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3410534C" w:rsidR="00D309CC" w:rsidRDefault="00D309CC" w:rsidP="00D46431">
      <w:pPr>
        <w:pStyle w:val="CH"/>
      </w:pPr>
      <w:bookmarkStart w:id="0" w:name="historyclause"/>
      <w:r w:rsidRPr="00EB22F4">
        <w:t>3GPP RAN</w:t>
      </w:r>
      <w:r w:rsidR="00CF20E3" w:rsidRPr="00EB22F4">
        <w:t xml:space="preserve"> </w:t>
      </w:r>
      <w:r w:rsidR="006C520D">
        <w:t>WG4</w:t>
      </w:r>
      <w:r w:rsidRPr="00EB22F4">
        <w:t xml:space="preserve"> Meeting #</w:t>
      </w:r>
      <w:r w:rsidR="00A255D6">
        <w:t>9</w:t>
      </w:r>
      <w:r w:rsidR="006C520D">
        <w:t>8e</w:t>
      </w:r>
      <w:r>
        <w:tab/>
      </w:r>
      <w:r w:rsidR="00D46431">
        <w:tab/>
      </w:r>
      <w:r w:rsidR="006C520D" w:rsidRPr="006C520D">
        <w:t>R4-2100520</w:t>
      </w:r>
    </w:p>
    <w:p w14:paraId="50DC9730" w14:textId="5F70ADA2" w:rsidR="00D309CC" w:rsidRPr="00FD166F" w:rsidRDefault="002615B2" w:rsidP="00D46431">
      <w:pPr>
        <w:pStyle w:val="CH"/>
        <w:tabs>
          <w:tab w:val="clear" w:pos="7920"/>
        </w:tabs>
        <w:rPr>
          <w:b w:val="0"/>
        </w:rPr>
      </w:pPr>
      <w:r w:rsidRPr="003B4652">
        <w:t xml:space="preserve">Electronic meeting, </w:t>
      </w:r>
      <w:r>
        <w:t xml:space="preserve">25th </w:t>
      </w:r>
      <w:r w:rsidRPr="00472271">
        <w:t>Jan</w:t>
      </w:r>
      <w:r>
        <w:t xml:space="preserve">uary – 5th </w:t>
      </w:r>
      <w:r w:rsidRPr="00472271">
        <w:t>Feb</w:t>
      </w:r>
      <w:r>
        <w:t>ruary</w:t>
      </w:r>
      <w:r w:rsidRPr="00472271">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0685D367" w:rsidR="00D309CC" w:rsidRPr="0008103A" w:rsidRDefault="00D309CC" w:rsidP="00D309CC">
      <w:pPr>
        <w:pStyle w:val="CH"/>
        <w:rPr>
          <w:b w:val="0"/>
        </w:rPr>
      </w:pPr>
      <w:r w:rsidRPr="0008103A">
        <w:t>Agenda item:</w:t>
      </w:r>
      <w:r>
        <w:tab/>
      </w:r>
      <w:r w:rsidR="002615B2">
        <w:t>12</w:t>
      </w:r>
      <w:r w:rsidR="00A255D6">
        <w:t>.</w:t>
      </w:r>
      <w:r w:rsidR="002615B2">
        <w:t>2</w:t>
      </w:r>
      <w:r w:rsidR="00A255D6">
        <w:t>.</w:t>
      </w:r>
      <w:r w:rsidR="002615B2">
        <w:t>4</w:t>
      </w:r>
    </w:p>
    <w:p w14:paraId="4DBE005A" w14:textId="77777777" w:rsidR="00D309CC" w:rsidRPr="0008103A" w:rsidRDefault="00D309CC" w:rsidP="00D309CC">
      <w:pPr>
        <w:pStyle w:val="CH"/>
        <w:rPr>
          <w:b w:val="0"/>
        </w:rPr>
      </w:pPr>
      <w:r>
        <w:t>Source:</w:t>
      </w:r>
      <w:r>
        <w:tab/>
        <w:t>Apple Inc.</w:t>
      </w:r>
    </w:p>
    <w:p w14:paraId="0D2061A1" w14:textId="2D8C4301" w:rsidR="00D309CC" w:rsidRDefault="00D309CC" w:rsidP="00112D80">
      <w:pPr>
        <w:pStyle w:val="CH"/>
        <w:ind w:left="2268" w:hanging="2268"/>
      </w:pPr>
      <w:r w:rsidRPr="0008103A">
        <w:t>Title:</w:t>
      </w:r>
      <w:r w:rsidRPr="0008103A">
        <w:tab/>
      </w:r>
      <w:r w:rsidR="00A255D6" w:rsidRPr="00A255D6">
        <w:t>Regulatory status for the frequency range 52.6 GHz to 71 GHz</w:t>
      </w:r>
    </w:p>
    <w:p w14:paraId="052B1E0C" w14:textId="0C8D921B" w:rsidR="00104BC6" w:rsidRDefault="00104BC6" w:rsidP="00D309CC">
      <w:pPr>
        <w:pStyle w:val="CH"/>
      </w:pPr>
      <w:r>
        <w:t>WI/SI:</w:t>
      </w:r>
      <w:r>
        <w:tab/>
      </w:r>
      <w:r w:rsidR="00112D80" w:rsidRPr="00112D80">
        <w:t>FS_NR_52_to_71GHz</w:t>
      </w:r>
    </w:p>
    <w:p w14:paraId="6C6D1281" w14:textId="205E24E7" w:rsidR="00104BC6" w:rsidRDefault="00104BC6" w:rsidP="00D309CC">
      <w:pPr>
        <w:pStyle w:val="CH"/>
        <w:rPr>
          <w:b w:val="0"/>
        </w:rPr>
      </w:pPr>
      <w:r>
        <w:t>Release:</w:t>
      </w:r>
      <w:r>
        <w:tab/>
      </w:r>
      <w:r w:rsidRPr="00112D80">
        <w:t>Rel-</w:t>
      </w:r>
      <w:r w:rsidR="00112D80" w:rsidRPr="00112D80">
        <w:t>17</w:t>
      </w:r>
    </w:p>
    <w:p w14:paraId="0273524A" w14:textId="77777777" w:rsidR="008E7986" w:rsidRPr="004D3578" w:rsidRDefault="008E7986" w:rsidP="008E7986">
      <w:pPr>
        <w:pStyle w:val="Heading1"/>
      </w:pPr>
      <w:r>
        <w:t>1</w:t>
      </w:r>
      <w:r>
        <w:tab/>
      </w:r>
      <w:r w:rsidRPr="004D3578">
        <w:t>Introduction</w:t>
      </w:r>
      <w:r>
        <w:t xml:space="preserve"> </w:t>
      </w:r>
    </w:p>
    <w:p w14:paraId="4DB5427D" w14:textId="77777777" w:rsidR="00D95C63" w:rsidRDefault="00BC4103" w:rsidP="008E7986">
      <w:r>
        <w:t xml:space="preserve">As a </w:t>
      </w:r>
      <w:r w:rsidR="00A37271">
        <w:t>first</w:t>
      </w:r>
      <w:r>
        <w:t xml:space="preserve"> step for enabling even higher frequency ranges for the NR radio system, 3GPP RAN was studying </w:t>
      </w:r>
      <w:r w:rsidR="00A37271">
        <w:t>f</w:t>
      </w:r>
      <w:r>
        <w:t xml:space="preserve">requency bands </w:t>
      </w:r>
      <w:r w:rsidRPr="00BC4103">
        <w:t>above 52.6GHz</w:t>
      </w:r>
      <w:r>
        <w:t xml:space="preserve"> and</w:t>
      </w:r>
      <w:r w:rsidRPr="00BC4103">
        <w:t xml:space="preserve"> up to 114.25GHz</w:t>
      </w:r>
      <w:r w:rsidR="00821AEF">
        <w:t xml:space="preserve"> </w:t>
      </w:r>
      <w:r w:rsidR="00821AEF">
        <w:fldChar w:fldCharType="begin"/>
      </w:r>
      <w:r w:rsidR="00821AEF">
        <w:instrText xml:space="preserve"> REF _Ref31651909 \r \h </w:instrText>
      </w:r>
      <w:r w:rsidR="00821AEF">
        <w:fldChar w:fldCharType="separate"/>
      </w:r>
      <w:r w:rsidR="00821AEF">
        <w:t>[1]</w:t>
      </w:r>
      <w:r w:rsidR="00821AEF">
        <w:fldChar w:fldCharType="end"/>
      </w:r>
      <w:r>
        <w:t xml:space="preserve">, for which the corresponding TR 38.807 </w:t>
      </w:r>
      <w:r w:rsidR="00821AEF">
        <w:fldChar w:fldCharType="begin"/>
      </w:r>
      <w:r w:rsidR="00821AEF">
        <w:instrText xml:space="preserve"> REF _Ref31651918 \r \h </w:instrText>
      </w:r>
      <w:r w:rsidR="00821AEF">
        <w:fldChar w:fldCharType="separate"/>
      </w:r>
      <w:r w:rsidR="00821AEF">
        <w:t>[2]</w:t>
      </w:r>
      <w:r w:rsidR="00821AEF">
        <w:fldChar w:fldCharType="end"/>
      </w:r>
      <w:r w:rsidR="00F07B00">
        <w:t xml:space="preserve"> </w:t>
      </w:r>
      <w:r>
        <w:t>captured</w:t>
      </w:r>
      <w:r w:rsidRPr="00BC4103">
        <w:t xml:space="preserve"> global spectrum availability</w:t>
      </w:r>
      <w:r>
        <w:t>,</w:t>
      </w:r>
      <w:r w:rsidRPr="00BC4103">
        <w:t xml:space="preserve"> regulatory requirements</w:t>
      </w:r>
      <w:r>
        <w:t>,</w:t>
      </w:r>
      <w:r w:rsidRPr="00BC4103">
        <w:t xml:space="preserve"> </w:t>
      </w:r>
      <w:r>
        <w:t>and</w:t>
      </w:r>
      <w:r w:rsidRPr="00BC4103">
        <w:t xml:space="preserve"> potential use cases</w:t>
      </w:r>
      <w:r>
        <w:t>.</w:t>
      </w:r>
      <w:r w:rsidRPr="00BC4103">
        <w:t xml:space="preserve"> </w:t>
      </w:r>
      <w:r w:rsidR="00112D80">
        <w:t xml:space="preserve">After RAN#86 meeting, a new SI was agreed that aims at studying </w:t>
      </w:r>
      <w:r w:rsidR="00F07B00">
        <w:t xml:space="preserve">more specific technical aspects on </w:t>
      </w:r>
      <w:r w:rsidR="00112D80">
        <w:t>how the NR technology can be adopted to the 60GHz frequency range</w:t>
      </w:r>
      <w:r w:rsidR="00821AEF">
        <w:t xml:space="preserve"> </w:t>
      </w:r>
      <w:r w:rsidR="00821AEF">
        <w:fldChar w:fldCharType="begin"/>
      </w:r>
      <w:r w:rsidR="00821AEF">
        <w:instrText xml:space="preserve"> REF _Ref31651930 \r \h </w:instrText>
      </w:r>
      <w:r w:rsidR="00821AEF">
        <w:fldChar w:fldCharType="separate"/>
      </w:r>
      <w:r w:rsidR="00821AEF">
        <w:t>[3]</w:t>
      </w:r>
      <w:r w:rsidR="00821AEF">
        <w:fldChar w:fldCharType="end"/>
      </w:r>
      <w:r w:rsidR="003E7753">
        <w:t>.</w:t>
      </w:r>
      <w:r w:rsidR="00112D80">
        <w:t xml:space="preserve"> Referring to the corresponding SI description, the </w:t>
      </w:r>
      <w:r w:rsidR="00821AEF">
        <w:t xml:space="preserve">scope has been narrowed down to the </w:t>
      </w:r>
      <w:r w:rsidR="00821AEF" w:rsidRPr="00821AEF">
        <w:t>operation between 52.6 GHz and 71 GHz</w:t>
      </w:r>
      <w:r w:rsidR="00F33616">
        <w:t>.</w:t>
      </w:r>
      <w:r w:rsidR="00821AEF">
        <w:t xml:space="preserve"> </w:t>
      </w:r>
      <w:r w:rsidR="007615CA">
        <w:t xml:space="preserve">It is worth mentioning that </w:t>
      </w:r>
      <w:r w:rsidR="00A37271">
        <w:t xml:space="preserve">even though </w:t>
      </w:r>
      <w:r w:rsidR="007615CA">
        <w:t xml:space="preserve">TR 38.807 was capturing the 60GHz regulatory status in different regions and countries, </w:t>
      </w:r>
      <w:r w:rsidR="00A37271">
        <w:t>it</w:t>
      </w:r>
      <w:r w:rsidR="007615CA">
        <w:t xml:space="preserve"> was not updated after the corresponding SI was formally completed in December 2019. Since that time more regulatory decisions were made outcome of which it would be preferable to capture to facilitate further discussions on the band plan. </w:t>
      </w:r>
    </w:p>
    <w:p w14:paraId="307E6937" w14:textId="6934938A" w:rsidR="00F63841" w:rsidRDefault="00A255D6" w:rsidP="008E7986">
      <w:r>
        <w:t xml:space="preserve">This issue </w:t>
      </w:r>
      <w:r w:rsidR="002615B2">
        <w:t>was</w:t>
      </w:r>
      <w:r>
        <w:t xml:space="preserve"> discussed during the RAN4#97 meeting, during which some companies expressed the preference to capture/update the latest regulatory status for the </w:t>
      </w:r>
      <w:r w:rsidR="00F63841">
        <w:t>60GHz</w:t>
      </w:r>
      <w:r>
        <w:t xml:space="preserve"> frequency range </w:t>
      </w:r>
      <w:r>
        <w:fldChar w:fldCharType="begin"/>
      </w:r>
      <w:r>
        <w:instrText xml:space="preserve"> REF _Ref57300122 \r \h </w:instrText>
      </w:r>
      <w:r>
        <w:fldChar w:fldCharType="separate"/>
      </w:r>
      <w:r>
        <w:t>[4]</w:t>
      </w:r>
      <w:r>
        <w:fldChar w:fldCharType="end"/>
      </w:r>
      <w:r w:rsidR="00F63841">
        <w:fldChar w:fldCharType="begin"/>
      </w:r>
      <w:r w:rsidR="00F63841">
        <w:instrText xml:space="preserve"> REF _Ref57300453 \r \h </w:instrText>
      </w:r>
      <w:r w:rsidR="00F63841">
        <w:fldChar w:fldCharType="separate"/>
      </w:r>
      <w:r w:rsidR="00F63841">
        <w:t>[5]</w:t>
      </w:r>
      <w:r w:rsidR="00F63841">
        <w:fldChar w:fldCharType="end"/>
      </w:r>
      <w:r>
        <w:t xml:space="preserve">, but no </w:t>
      </w:r>
      <w:r w:rsidR="00F63841">
        <w:t>conclusion</w:t>
      </w:r>
      <w:r>
        <w:t xml:space="preserve"> was reached where exactly it should be captured. </w:t>
      </w:r>
      <w:r w:rsidR="002615B2">
        <w:t xml:space="preserve">The same problem was raised again during the RAN#98 meeting, during </w:t>
      </w:r>
      <w:r w:rsidR="00E808AA">
        <w:t xml:space="preserve">which </w:t>
      </w:r>
      <w:r w:rsidR="002615B2">
        <w:t xml:space="preserve">it was concluded that it is possible to bring the CR to TR 38.807. </w:t>
      </w:r>
      <w:r w:rsidR="00E72324" w:rsidRPr="00E72324">
        <w:t xml:space="preserve"> </w:t>
      </w:r>
      <w:r w:rsidR="00D95C63">
        <w:t xml:space="preserve">Thus, </w:t>
      </w:r>
      <w:r w:rsidR="002B1C5D">
        <w:t>in</w:t>
      </w:r>
      <w:r>
        <w:t xml:space="preserve"> this discussion paper we present </w:t>
      </w:r>
      <w:r w:rsidR="002615B2">
        <w:t xml:space="preserve">the content of a draft </w:t>
      </w:r>
      <w:r w:rsidR="00E808AA">
        <w:t xml:space="preserve">TR 38.807 </w:t>
      </w:r>
      <w:r w:rsidR="002615B2">
        <w:t xml:space="preserve">CR </w:t>
      </w:r>
      <w:r w:rsidR="00FB5AFA">
        <w:fldChar w:fldCharType="begin"/>
      </w:r>
      <w:r w:rsidR="00FB5AFA">
        <w:instrText xml:space="preserve"> REF _Ref61611293 \r \h </w:instrText>
      </w:r>
      <w:r w:rsidR="00FB5AFA">
        <w:fldChar w:fldCharType="separate"/>
      </w:r>
      <w:r w:rsidR="00FB5AFA">
        <w:t>[6]</w:t>
      </w:r>
      <w:r w:rsidR="00FB5AFA">
        <w:fldChar w:fldCharType="end"/>
      </w:r>
      <w:r w:rsidR="00FB5AFA">
        <w:t xml:space="preserve"> </w:t>
      </w:r>
      <w:r w:rsidR="002615B2">
        <w:t xml:space="preserve">that introduces further regulatory updates. </w:t>
      </w:r>
    </w:p>
    <w:p w14:paraId="7228DA19" w14:textId="312E5FFF" w:rsidR="00E72324" w:rsidRDefault="008E7986" w:rsidP="00112D80">
      <w:pPr>
        <w:pStyle w:val="Heading1"/>
      </w:pPr>
      <w:r>
        <w:t>2</w:t>
      </w:r>
      <w:r>
        <w:tab/>
      </w:r>
      <w:r w:rsidR="00112D80">
        <w:t xml:space="preserve">60GHz </w:t>
      </w:r>
      <w:r w:rsidR="00826E3B">
        <w:t>regulatory status</w:t>
      </w:r>
      <w:r w:rsidR="00E72324" w:rsidRPr="00E72324">
        <w:t xml:space="preserve"> </w:t>
      </w:r>
    </w:p>
    <w:p w14:paraId="02D7BEBD" w14:textId="598D529C" w:rsidR="00D95C63" w:rsidRDefault="00826E3B" w:rsidP="00D95C63">
      <w:r>
        <w:t xml:space="preserve">As already mentioned in the Introduction part, 3GPP RAN plenary </w:t>
      </w:r>
      <w:r w:rsidR="00A37271">
        <w:t xml:space="preserve">already </w:t>
      </w:r>
      <w:r>
        <w:t xml:space="preserve">conducted a study that aimed at identifying available spectrum in higher frequency ranges, outcome of which was captured in TR 38.807. </w:t>
      </w:r>
      <w:r w:rsidR="00F63841">
        <w:t>However, a</w:t>
      </w:r>
      <w:r>
        <w:t>fter that more decisions were made</w:t>
      </w:r>
      <w:r w:rsidR="0034273B">
        <w:t xml:space="preserve">. </w:t>
      </w:r>
      <w:r>
        <w:t xml:space="preserve">Table 2-1 below presents </w:t>
      </w:r>
      <w:r w:rsidR="0034273B">
        <w:t>a</w:t>
      </w:r>
      <w:r w:rsidR="00F63841">
        <w:t xml:space="preserve"> short </w:t>
      </w:r>
      <w:r w:rsidR="0034273B">
        <w:t xml:space="preserve">overview of </w:t>
      </w:r>
      <w:r w:rsidR="00E808AA">
        <w:t>the latest</w:t>
      </w:r>
      <w:r>
        <w:t xml:space="preserve"> licensing situation in different regions and countries for the frequency range of 52.6-71GHz</w:t>
      </w:r>
      <w:r w:rsidR="00F63841">
        <w:t>.</w:t>
      </w:r>
    </w:p>
    <w:p w14:paraId="29BD1C3F" w14:textId="77777777" w:rsidR="00D95C63" w:rsidRDefault="00D95C63" w:rsidP="00D95C63">
      <w:pPr>
        <w:pStyle w:val="TF"/>
      </w:pPr>
      <w:r>
        <w:t xml:space="preserve">Table 2-1: </w:t>
      </w:r>
      <w:r w:rsidRPr="00924DAC">
        <w:t xml:space="preserve">Licensing </w:t>
      </w:r>
      <w:r>
        <w:t>mode</w:t>
      </w:r>
      <w:r w:rsidRPr="00924DAC">
        <w:t xml:space="preserve"> for various countries between frequency 52.6GHz and 71GHz</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367"/>
        <w:gridCol w:w="673"/>
        <w:gridCol w:w="727"/>
        <w:gridCol w:w="727"/>
        <w:gridCol w:w="644"/>
        <w:gridCol w:w="599"/>
        <w:gridCol w:w="644"/>
        <w:gridCol w:w="599"/>
        <w:gridCol w:w="644"/>
        <w:gridCol w:w="533"/>
        <w:gridCol w:w="535"/>
        <w:gridCol w:w="538"/>
      </w:tblGrid>
      <w:tr w:rsidR="00D95C63" w:rsidRPr="006B7F83" w14:paraId="70F32909" w14:textId="77777777" w:rsidTr="002001FE">
        <w:trPr>
          <w:trHeight w:val="262"/>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56F17095" w14:textId="77777777" w:rsidR="00D95C63" w:rsidRPr="00432BFF" w:rsidRDefault="00D95C63" w:rsidP="002001FE">
            <w:pPr>
              <w:pStyle w:val="TAH"/>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0778F0DB" w14:textId="77777777" w:rsidR="00D95C63" w:rsidRPr="00D8580D" w:rsidRDefault="00D95C63" w:rsidP="002001FE">
            <w:pPr>
              <w:pStyle w:val="TAH"/>
            </w:pPr>
            <w:r w:rsidRPr="00D8580D">
              <w:t>Country</w:t>
            </w:r>
          </w:p>
        </w:tc>
        <w:tc>
          <w:tcPr>
            <w:tcW w:w="6863"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BCA42D" w14:textId="77777777" w:rsidR="00D95C63" w:rsidRPr="006B7F83" w:rsidRDefault="00D95C63" w:rsidP="002001FE">
            <w:pPr>
              <w:pStyle w:val="TAH"/>
            </w:pPr>
            <w:r w:rsidRPr="006B7F83">
              <w:t>Frequency (GHz)</w:t>
            </w:r>
          </w:p>
        </w:tc>
      </w:tr>
      <w:tr w:rsidR="00D95C63" w:rsidRPr="00135CB4" w14:paraId="6267E447" w14:textId="77777777" w:rsidTr="002001FE">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3B7A448B" w14:textId="77777777" w:rsidR="00D95C63" w:rsidRPr="00A3436C" w:rsidRDefault="00D95C63" w:rsidP="002001FE">
            <w:pPr>
              <w:pStyle w:val="TAH"/>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5CA44F27" w14:textId="77777777" w:rsidR="00D95C63" w:rsidRPr="00A3436C" w:rsidRDefault="00D95C63" w:rsidP="002001FE">
            <w:pPr>
              <w:pStyle w:val="TAH"/>
            </w:pPr>
          </w:p>
        </w:tc>
        <w:tc>
          <w:tcPr>
            <w:tcW w:w="673"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67D7006" w14:textId="77777777" w:rsidR="00D95C63" w:rsidRPr="00A3436C" w:rsidRDefault="00D95C63" w:rsidP="002001FE">
            <w:pPr>
              <w:pStyle w:val="TAH"/>
            </w:pPr>
            <w:r w:rsidRPr="00A3436C">
              <w:t>52.6-54.25</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53F5C63" w14:textId="77777777" w:rsidR="00D95C63" w:rsidRPr="00A3436C" w:rsidRDefault="00D95C63" w:rsidP="002001FE">
            <w:pPr>
              <w:pStyle w:val="TAH"/>
            </w:pPr>
            <w:r w:rsidRPr="00A3436C">
              <w:t>54.25-55.78</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AC8235F" w14:textId="77777777" w:rsidR="00D95C63" w:rsidRPr="00A3436C" w:rsidRDefault="00D95C63" w:rsidP="002001FE">
            <w:pPr>
              <w:pStyle w:val="TAH"/>
            </w:pPr>
            <w:r w:rsidRPr="00A3436C">
              <w:t>55.78-56.9</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B01D272" w14:textId="77777777" w:rsidR="00D95C63" w:rsidRPr="00A3436C" w:rsidRDefault="00D95C63" w:rsidP="002001FE">
            <w:pPr>
              <w:pStyle w:val="TAH"/>
            </w:pPr>
            <w:r w:rsidRPr="00A3436C">
              <w:t>56.9-57</w:t>
            </w:r>
          </w:p>
        </w:tc>
        <w:tc>
          <w:tcPr>
            <w:tcW w:w="59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FF33E93" w14:textId="77777777" w:rsidR="00D95C63" w:rsidRPr="00A3436C" w:rsidRDefault="00D95C63" w:rsidP="002001FE">
            <w:pPr>
              <w:pStyle w:val="TAH"/>
            </w:pPr>
            <w:r w:rsidRPr="00A3436C">
              <w:t>57-58.2</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1B45B1A" w14:textId="77777777" w:rsidR="00D95C63" w:rsidRPr="00A3436C" w:rsidRDefault="00D95C63" w:rsidP="002001FE">
            <w:pPr>
              <w:pStyle w:val="TAH"/>
            </w:pPr>
            <w:r w:rsidRPr="00A3436C">
              <w:t>58.2-59</w:t>
            </w:r>
          </w:p>
        </w:tc>
        <w:tc>
          <w:tcPr>
            <w:tcW w:w="59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F17DC26" w14:textId="77777777" w:rsidR="00D95C63" w:rsidRPr="00A3436C" w:rsidRDefault="00D95C63" w:rsidP="002001FE">
            <w:pPr>
              <w:pStyle w:val="TAH"/>
            </w:pPr>
            <w:r w:rsidRPr="00A3436C">
              <w:t>59-59.3</w:t>
            </w:r>
          </w:p>
        </w:tc>
        <w:tc>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1656045" w14:textId="77777777" w:rsidR="00D95C63" w:rsidRPr="00A3436C" w:rsidRDefault="00D95C63" w:rsidP="002001FE">
            <w:pPr>
              <w:pStyle w:val="TAH"/>
            </w:pPr>
            <w:r w:rsidRPr="00A3436C">
              <w:t>59.3-64</w:t>
            </w:r>
          </w:p>
        </w:tc>
        <w:tc>
          <w:tcPr>
            <w:tcW w:w="533"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92AEEF6" w14:textId="77777777" w:rsidR="00D95C63" w:rsidRPr="00A3436C" w:rsidRDefault="00D95C63" w:rsidP="002001FE">
            <w:pPr>
              <w:pStyle w:val="TAH"/>
            </w:pPr>
            <w:r w:rsidRPr="00A3436C">
              <w:t>64-65</w:t>
            </w:r>
          </w:p>
        </w:tc>
        <w:tc>
          <w:tcPr>
            <w:tcW w:w="53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F1E408B" w14:textId="77777777" w:rsidR="00D95C63" w:rsidRPr="00A3436C" w:rsidRDefault="00D95C63" w:rsidP="002001FE">
            <w:pPr>
              <w:pStyle w:val="TAH"/>
            </w:pPr>
            <w:r w:rsidRPr="00A3436C">
              <w:t>65-66</w:t>
            </w:r>
          </w:p>
        </w:tc>
        <w:tc>
          <w:tcPr>
            <w:tcW w:w="53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69EBA90" w14:textId="77777777" w:rsidR="00D95C63" w:rsidRPr="00135CB4" w:rsidRDefault="00D95C63" w:rsidP="002001FE">
            <w:pPr>
              <w:pStyle w:val="TAH"/>
            </w:pPr>
            <w:r w:rsidRPr="00A3436C">
              <w:t>66-71</w:t>
            </w:r>
          </w:p>
        </w:tc>
      </w:tr>
      <w:tr w:rsidR="00D95C63" w:rsidRPr="00A3436C" w14:paraId="4DB1ABF1" w14:textId="77777777" w:rsidTr="002001FE">
        <w:trPr>
          <w:trHeight w:val="262"/>
        </w:trPr>
        <w:tc>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46AD59F3" w14:textId="77777777" w:rsidR="00D95C63" w:rsidRPr="00A3436C" w:rsidRDefault="00D95C63" w:rsidP="002001FE">
            <w:pPr>
              <w:spacing w:after="0"/>
              <w:ind w:left="113" w:right="113"/>
              <w:jc w:val="center"/>
              <w:rPr>
                <w:rFonts w:ascii="Arial" w:hAnsi="Arial" w:cs="Arial"/>
                <w:b/>
                <w:sz w:val="18"/>
                <w:szCs w:val="18"/>
              </w:rPr>
            </w:pPr>
            <w:r w:rsidRPr="00A3436C">
              <w:rPr>
                <w:rFonts w:ascii="Arial" w:hAnsi="Arial" w:cs="Arial"/>
                <w:b/>
                <w:sz w:val="18"/>
                <w:szCs w:val="18"/>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14:paraId="0360972C"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Europe/CEPT</w:t>
            </w:r>
          </w:p>
        </w:tc>
        <w:tc>
          <w:tcPr>
            <w:tcW w:w="673" w:type="dxa"/>
            <w:tcBorders>
              <w:top w:val="double" w:sz="4" w:space="0" w:color="auto"/>
              <w:left w:val="single" w:sz="4" w:space="0" w:color="auto"/>
              <w:bottom w:val="single" w:sz="4" w:space="0" w:color="auto"/>
              <w:right w:val="single" w:sz="4" w:space="0" w:color="auto"/>
            </w:tcBorders>
            <w:vAlign w:val="center"/>
          </w:tcPr>
          <w:p w14:paraId="2B9428EF" w14:textId="77777777" w:rsidR="00D95C63" w:rsidRPr="00A3436C" w:rsidRDefault="00D95C63" w:rsidP="002001FE">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6DF32A45" w14:textId="77777777" w:rsidR="00D95C63" w:rsidRPr="00A3436C" w:rsidRDefault="00D95C63" w:rsidP="002001FE">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24A983EB" w14:textId="77777777" w:rsidR="00D95C63" w:rsidRPr="00A3436C" w:rsidRDefault="00D95C63" w:rsidP="002001FE">
            <w:pPr>
              <w:spacing w:after="0"/>
              <w:jc w:val="center"/>
              <w:rPr>
                <w:rFonts w:ascii="Arial" w:hAnsi="Arial" w:cs="Arial"/>
                <w:sz w:val="18"/>
                <w:szCs w:val="18"/>
              </w:rPr>
            </w:pPr>
          </w:p>
        </w:tc>
        <w:tc>
          <w:tcPr>
            <w:tcW w:w="644" w:type="dxa"/>
            <w:tcBorders>
              <w:top w:val="double" w:sz="4" w:space="0" w:color="auto"/>
              <w:left w:val="single" w:sz="4" w:space="0" w:color="auto"/>
              <w:bottom w:val="single" w:sz="4" w:space="0" w:color="auto"/>
              <w:right w:val="single" w:sz="4" w:space="0" w:color="auto"/>
            </w:tcBorders>
            <w:vAlign w:val="center"/>
          </w:tcPr>
          <w:p w14:paraId="163682C0" w14:textId="77777777" w:rsidR="00D95C63" w:rsidRPr="00A3436C" w:rsidRDefault="00D95C63" w:rsidP="002001FE">
            <w:pPr>
              <w:spacing w:after="0"/>
              <w:jc w:val="center"/>
              <w:rPr>
                <w:rFonts w:ascii="Arial" w:hAnsi="Arial" w:cs="Arial"/>
                <w:sz w:val="18"/>
                <w:szCs w:val="18"/>
              </w:rPr>
            </w:pPr>
          </w:p>
        </w:tc>
        <w:tc>
          <w:tcPr>
            <w:tcW w:w="4092"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4442B1F4" w14:textId="77777777" w:rsidR="00D95C63" w:rsidRPr="00A3436C" w:rsidRDefault="00D95C63" w:rsidP="002001FE">
            <w:pPr>
              <w:spacing w:after="0"/>
              <w:jc w:val="center"/>
              <w:rPr>
                <w:rFonts w:ascii="Arial" w:hAnsi="Arial" w:cs="Arial"/>
                <w:sz w:val="18"/>
                <w:szCs w:val="18"/>
              </w:rPr>
            </w:pPr>
            <w:r w:rsidRPr="00A3436C">
              <w:rPr>
                <w:rFonts w:ascii="Arial" w:hAnsi="Arial" w:cs="Arial"/>
                <w:sz w:val="18"/>
                <w:szCs w:val="18"/>
              </w:rPr>
              <w:t xml:space="preserve">U </w:t>
            </w:r>
          </w:p>
        </w:tc>
      </w:tr>
      <w:tr w:rsidR="00D95C63" w:rsidRPr="00A3436C" w14:paraId="4C7DBCD9" w14:textId="77777777" w:rsidTr="002001FE">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341E0F46" w14:textId="77777777" w:rsidR="00D95C63" w:rsidRPr="00A3436C" w:rsidRDefault="00D95C63" w:rsidP="002001F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03CB84A"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Israel</w:t>
            </w:r>
          </w:p>
        </w:tc>
        <w:tc>
          <w:tcPr>
            <w:tcW w:w="673" w:type="dxa"/>
            <w:tcBorders>
              <w:top w:val="single" w:sz="4" w:space="0" w:color="auto"/>
              <w:left w:val="single" w:sz="4" w:space="0" w:color="auto"/>
              <w:bottom w:val="single" w:sz="4" w:space="0" w:color="auto"/>
              <w:right w:val="single" w:sz="4" w:space="0" w:color="auto"/>
            </w:tcBorders>
            <w:vAlign w:val="center"/>
          </w:tcPr>
          <w:p w14:paraId="3476A9C7"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75C084B"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0B6F4AC"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75D532A3" w14:textId="77777777" w:rsidR="00D95C63" w:rsidRPr="00A3436C" w:rsidRDefault="00D95C63" w:rsidP="002001FE">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0F049459"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3DBBDAFF" w14:textId="77777777" w:rsidR="00D95C63" w:rsidRPr="00A3436C" w:rsidRDefault="00D95C63" w:rsidP="002001FE">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6ACD391B"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5E14C428" w14:textId="77777777" w:rsidR="00D95C63" w:rsidRPr="00A3436C" w:rsidRDefault="00D95C63" w:rsidP="002001FE">
            <w:pPr>
              <w:spacing w:after="0"/>
              <w:jc w:val="center"/>
              <w:rPr>
                <w:rFonts w:ascii="Arial" w:hAnsi="Arial" w:cs="Arial"/>
                <w:sz w:val="18"/>
                <w:szCs w:val="18"/>
              </w:rPr>
            </w:pP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5DB61C67" w14:textId="77777777" w:rsidR="00D95C63" w:rsidRPr="00A3436C" w:rsidRDefault="00D95C63" w:rsidP="002001FE">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6C8E82" w14:textId="77777777" w:rsidR="00D95C63" w:rsidRPr="00A3436C" w:rsidRDefault="00D95C63" w:rsidP="002001FE">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15A3EB12" w14:textId="77777777" w:rsidR="00D95C63" w:rsidRPr="00A3436C" w:rsidRDefault="00D95C63" w:rsidP="002001FE">
            <w:pPr>
              <w:spacing w:after="0"/>
              <w:jc w:val="center"/>
              <w:rPr>
                <w:rFonts w:ascii="Arial" w:hAnsi="Arial" w:cs="Arial"/>
                <w:sz w:val="18"/>
                <w:szCs w:val="18"/>
              </w:rPr>
            </w:pPr>
          </w:p>
        </w:tc>
      </w:tr>
      <w:tr w:rsidR="00D95C63" w:rsidRPr="00A3436C" w14:paraId="0E1AB7AF" w14:textId="77777777" w:rsidTr="002001FE">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0EC2AA3A" w14:textId="77777777" w:rsidR="00D95C63" w:rsidRPr="00A3436C" w:rsidRDefault="00D95C63" w:rsidP="002001FE">
            <w:pPr>
              <w:spacing w:after="0"/>
              <w:rPr>
                <w:rFonts w:ascii="Arial" w:hAnsi="Arial" w:cs="Arial"/>
                <w:b/>
                <w:sz w:val="18"/>
                <w:szCs w:val="18"/>
              </w:rPr>
            </w:pPr>
          </w:p>
        </w:tc>
        <w:tc>
          <w:tcPr>
            <w:tcW w:w="1367" w:type="dxa"/>
            <w:tcBorders>
              <w:top w:val="single" w:sz="4" w:space="0" w:color="auto"/>
              <w:left w:val="single" w:sz="4" w:space="0" w:color="auto"/>
              <w:bottom w:val="double" w:sz="4" w:space="0" w:color="auto"/>
              <w:right w:val="single" w:sz="4" w:space="0" w:color="auto"/>
            </w:tcBorders>
            <w:vAlign w:val="center"/>
            <w:hideMark/>
          </w:tcPr>
          <w:p w14:paraId="5D091AEE"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South Africa</w:t>
            </w:r>
          </w:p>
        </w:tc>
        <w:tc>
          <w:tcPr>
            <w:tcW w:w="673" w:type="dxa"/>
            <w:tcBorders>
              <w:top w:val="single" w:sz="4" w:space="0" w:color="auto"/>
              <w:left w:val="single" w:sz="4" w:space="0" w:color="auto"/>
              <w:bottom w:val="double" w:sz="4" w:space="0" w:color="auto"/>
              <w:right w:val="single" w:sz="4" w:space="0" w:color="auto"/>
            </w:tcBorders>
            <w:vAlign w:val="center"/>
          </w:tcPr>
          <w:p w14:paraId="415B0E94"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5D4B0FBE"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23A7CCE8"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double" w:sz="4" w:space="0" w:color="auto"/>
              <w:right w:val="single" w:sz="4" w:space="0" w:color="auto"/>
            </w:tcBorders>
            <w:vAlign w:val="center"/>
          </w:tcPr>
          <w:p w14:paraId="776CB4CC" w14:textId="77777777" w:rsidR="00D95C63" w:rsidRPr="00A3436C" w:rsidRDefault="00D95C63" w:rsidP="002001FE">
            <w:pPr>
              <w:spacing w:after="0"/>
              <w:jc w:val="center"/>
              <w:rPr>
                <w:rFonts w:ascii="Arial" w:hAnsi="Arial" w:cs="Arial"/>
                <w:sz w:val="18"/>
                <w:szCs w:val="18"/>
              </w:rPr>
            </w:pPr>
          </w:p>
        </w:tc>
        <w:tc>
          <w:tcPr>
            <w:tcW w:w="3554" w:type="dxa"/>
            <w:gridSpan w:val="6"/>
            <w:tcBorders>
              <w:top w:val="single" w:sz="4" w:space="0" w:color="auto"/>
              <w:left w:val="single" w:sz="4" w:space="0" w:color="auto"/>
              <w:bottom w:val="double" w:sz="4" w:space="0" w:color="auto"/>
              <w:right w:val="single" w:sz="4" w:space="0" w:color="auto"/>
            </w:tcBorders>
            <w:shd w:val="clear" w:color="auto" w:fill="F2F2F2"/>
            <w:vAlign w:val="center"/>
            <w:hideMark/>
          </w:tcPr>
          <w:p w14:paraId="2060F21E" w14:textId="77777777" w:rsidR="00D95C63" w:rsidRPr="00A3436C" w:rsidRDefault="00D95C63" w:rsidP="002001FE">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double" w:sz="4" w:space="0" w:color="auto"/>
              <w:right w:val="single" w:sz="4" w:space="0" w:color="auto"/>
            </w:tcBorders>
            <w:vAlign w:val="center"/>
          </w:tcPr>
          <w:p w14:paraId="4235340D" w14:textId="77777777" w:rsidR="00D95C63" w:rsidRPr="00A3436C" w:rsidRDefault="00D95C63" w:rsidP="002001FE">
            <w:pPr>
              <w:spacing w:after="0"/>
              <w:jc w:val="center"/>
              <w:rPr>
                <w:rFonts w:ascii="Arial" w:hAnsi="Arial" w:cs="Arial"/>
                <w:sz w:val="18"/>
                <w:szCs w:val="18"/>
              </w:rPr>
            </w:pPr>
          </w:p>
        </w:tc>
      </w:tr>
      <w:tr w:rsidR="00D95C63" w:rsidRPr="00A3436C" w14:paraId="34F4F5EE" w14:textId="77777777" w:rsidTr="002001FE">
        <w:trPr>
          <w:trHeight w:val="269"/>
        </w:trPr>
        <w:tc>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320569B3" w14:textId="77777777" w:rsidR="00D95C63" w:rsidRPr="00A3436C" w:rsidRDefault="00D95C63" w:rsidP="002001FE">
            <w:pPr>
              <w:spacing w:after="0"/>
              <w:ind w:left="113" w:right="113"/>
              <w:jc w:val="center"/>
              <w:rPr>
                <w:rFonts w:ascii="Arial" w:hAnsi="Arial" w:cs="Arial"/>
                <w:b/>
                <w:sz w:val="18"/>
                <w:szCs w:val="18"/>
              </w:rPr>
            </w:pPr>
            <w:r w:rsidRPr="00A3436C">
              <w:rPr>
                <w:rFonts w:ascii="Arial" w:hAnsi="Arial" w:cs="Arial"/>
                <w:b/>
                <w:sz w:val="18"/>
                <w:szCs w:val="18"/>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14:paraId="14B4C98D"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USA</w:t>
            </w:r>
          </w:p>
        </w:tc>
        <w:tc>
          <w:tcPr>
            <w:tcW w:w="673" w:type="dxa"/>
            <w:tcBorders>
              <w:top w:val="double" w:sz="4" w:space="0" w:color="auto"/>
              <w:left w:val="single" w:sz="4" w:space="0" w:color="auto"/>
              <w:bottom w:val="single" w:sz="4" w:space="0" w:color="auto"/>
              <w:right w:val="single" w:sz="4" w:space="0" w:color="auto"/>
            </w:tcBorders>
            <w:vAlign w:val="center"/>
          </w:tcPr>
          <w:p w14:paraId="76A4F1AC" w14:textId="77777777" w:rsidR="00D95C63" w:rsidRPr="00A3436C" w:rsidRDefault="00D95C63" w:rsidP="002001FE">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30D85051" w14:textId="77777777" w:rsidR="00D95C63" w:rsidRPr="00A3436C" w:rsidRDefault="00D95C63" w:rsidP="002001FE">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758DFE93" w14:textId="77777777" w:rsidR="00D95C63" w:rsidRPr="00A3436C" w:rsidRDefault="00D95C63" w:rsidP="002001FE">
            <w:pPr>
              <w:spacing w:after="0"/>
              <w:jc w:val="center"/>
              <w:rPr>
                <w:rFonts w:ascii="Arial" w:hAnsi="Arial" w:cs="Arial"/>
                <w:sz w:val="18"/>
                <w:szCs w:val="18"/>
              </w:rPr>
            </w:pPr>
          </w:p>
        </w:tc>
        <w:tc>
          <w:tcPr>
            <w:tcW w:w="644" w:type="dxa"/>
            <w:tcBorders>
              <w:top w:val="double" w:sz="4" w:space="0" w:color="auto"/>
              <w:left w:val="single" w:sz="4" w:space="0" w:color="auto"/>
              <w:bottom w:val="single" w:sz="4" w:space="0" w:color="auto"/>
              <w:right w:val="single" w:sz="4" w:space="0" w:color="auto"/>
            </w:tcBorders>
            <w:vAlign w:val="center"/>
          </w:tcPr>
          <w:p w14:paraId="636C54B9" w14:textId="77777777" w:rsidR="00D95C63" w:rsidRPr="00A3436C" w:rsidRDefault="00D95C63" w:rsidP="002001FE">
            <w:pPr>
              <w:spacing w:after="0"/>
              <w:jc w:val="center"/>
              <w:rPr>
                <w:rFonts w:ascii="Arial" w:hAnsi="Arial" w:cs="Arial"/>
                <w:sz w:val="18"/>
                <w:szCs w:val="18"/>
              </w:rPr>
            </w:pPr>
          </w:p>
        </w:tc>
        <w:tc>
          <w:tcPr>
            <w:tcW w:w="4092"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4DFB18D8" w14:textId="77777777" w:rsidR="00D95C63" w:rsidRPr="00A3436C" w:rsidRDefault="00D95C63" w:rsidP="002001FE">
            <w:pPr>
              <w:spacing w:after="0"/>
              <w:jc w:val="center"/>
              <w:rPr>
                <w:rFonts w:ascii="Arial" w:hAnsi="Arial" w:cs="Arial"/>
                <w:sz w:val="18"/>
                <w:szCs w:val="18"/>
              </w:rPr>
            </w:pPr>
            <w:r w:rsidRPr="00A3436C">
              <w:rPr>
                <w:rFonts w:ascii="Arial" w:hAnsi="Arial" w:cs="Arial"/>
                <w:sz w:val="18"/>
                <w:szCs w:val="18"/>
              </w:rPr>
              <w:t xml:space="preserve">U </w:t>
            </w:r>
          </w:p>
        </w:tc>
      </w:tr>
      <w:tr w:rsidR="00D95C63" w:rsidRPr="00A3436C" w14:paraId="1B65EB3E" w14:textId="77777777" w:rsidTr="002001FE">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48B6EAC" w14:textId="77777777" w:rsidR="00D95C63" w:rsidRPr="00A3436C" w:rsidRDefault="00D95C63" w:rsidP="002001F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642193B3"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Canada</w:t>
            </w:r>
          </w:p>
        </w:tc>
        <w:tc>
          <w:tcPr>
            <w:tcW w:w="673" w:type="dxa"/>
            <w:tcBorders>
              <w:top w:val="single" w:sz="4" w:space="0" w:color="auto"/>
              <w:left w:val="single" w:sz="4" w:space="0" w:color="auto"/>
              <w:bottom w:val="single" w:sz="4" w:space="0" w:color="auto"/>
              <w:right w:val="single" w:sz="4" w:space="0" w:color="auto"/>
            </w:tcBorders>
            <w:vAlign w:val="center"/>
          </w:tcPr>
          <w:p w14:paraId="772C2459"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37B60DE"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F400C46"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3723BB5D" w14:textId="77777777" w:rsidR="00D95C63" w:rsidRPr="00A3436C" w:rsidRDefault="00D95C63" w:rsidP="002001FE">
            <w:pPr>
              <w:spacing w:after="0"/>
              <w:jc w:val="center"/>
              <w:rPr>
                <w:rFonts w:ascii="Arial" w:hAnsi="Arial" w:cs="Arial"/>
                <w:sz w:val="18"/>
                <w:szCs w:val="18"/>
              </w:rPr>
            </w:pPr>
          </w:p>
        </w:tc>
        <w:tc>
          <w:tcPr>
            <w:tcW w:w="409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D7A1C5" w14:textId="77777777" w:rsidR="00D95C63" w:rsidRPr="00A3436C" w:rsidRDefault="00D95C63" w:rsidP="002001FE">
            <w:pPr>
              <w:spacing w:after="0"/>
              <w:jc w:val="center"/>
              <w:rPr>
                <w:rFonts w:ascii="Arial" w:hAnsi="Arial" w:cs="Arial"/>
                <w:sz w:val="18"/>
                <w:szCs w:val="18"/>
              </w:rPr>
            </w:pPr>
            <w:r w:rsidRPr="00A3436C">
              <w:rPr>
                <w:rFonts w:ascii="Arial" w:hAnsi="Arial" w:cs="Arial"/>
                <w:sz w:val="18"/>
                <w:szCs w:val="18"/>
              </w:rPr>
              <w:t xml:space="preserve">U </w:t>
            </w:r>
          </w:p>
        </w:tc>
      </w:tr>
      <w:tr w:rsidR="00D95C63" w:rsidRPr="00A3436C" w14:paraId="4B2074B8" w14:textId="77777777" w:rsidTr="002001FE">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2FFE79EC" w14:textId="77777777" w:rsidR="00D95C63" w:rsidRPr="00A3436C" w:rsidRDefault="00D95C63" w:rsidP="002001F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09828C0"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Brazil</w:t>
            </w:r>
          </w:p>
        </w:tc>
        <w:tc>
          <w:tcPr>
            <w:tcW w:w="673" w:type="dxa"/>
            <w:tcBorders>
              <w:top w:val="single" w:sz="4" w:space="0" w:color="auto"/>
              <w:left w:val="single" w:sz="4" w:space="0" w:color="auto"/>
              <w:bottom w:val="single" w:sz="4" w:space="0" w:color="auto"/>
              <w:right w:val="single" w:sz="4" w:space="0" w:color="auto"/>
            </w:tcBorders>
            <w:vAlign w:val="center"/>
          </w:tcPr>
          <w:p w14:paraId="78603BAB"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EDDFADF"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4EDF848"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785AAFA1" w14:textId="77777777" w:rsidR="00D95C63" w:rsidRPr="00A3436C" w:rsidRDefault="00D95C63" w:rsidP="002001FE">
            <w:pPr>
              <w:spacing w:after="0"/>
              <w:jc w:val="center"/>
              <w:rPr>
                <w:rFonts w:ascii="Arial" w:hAnsi="Arial" w:cs="Arial"/>
                <w:sz w:val="18"/>
                <w:szCs w:val="18"/>
              </w:rPr>
            </w:pPr>
          </w:p>
        </w:tc>
        <w:tc>
          <w:tcPr>
            <w:tcW w:w="2486"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A10ACA6" w14:textId="77777777" w:rsidR="00D95C63" w:rsidRPr="00A3436C" w:rsidRDefault="00D95C63" w:rsidP="002001FE">
            <w:pPr>
              <w:spacing w:after="0"/>
              <w:jc w:val="center"/>
              <w:rPr>
                <w:rFonts w:ascii="Arial" w:hAnsi="Arial" w:cs="Arial"/>
                <w:sz w:val="18"/>
                <w:szCs w:val="18"/>
              </w:rPr>
            </w:pPr>
            <w:r w:rsidRPr="00A3436C">
              <w:rPr>
                <w:rFonts w:ascii="Arial" w:hAnsi="Arial" w:cs="Arial"/>
                <w:sz w:val="18"/>
                <w:szCs w:val="18"/>
              </w:rPr>
              <w:t>U</w:t>
            </w: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7CBC2B33" w14:textId="77777777" w:rsidR="00D95C63" w:rsidRPr="00A3436C" w:rsidRDefault="00D95C63" w:rsidP="002001FE">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D24DFE" w14:textId="77777777" w:rsidR="00D95C63" w:rsidRPr="00A3436C" w:rsidRDefault="00D95C63" w:rsidP="002001FE">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7406FCE3" w14:textId="77777777" w:rsidR="00D95C63" w:rsidRPr="00A3436C" w:rsidRDefault="00D95C63" w:rsidP="002001FE">
            <w:pPr>
              <w:spacing w:after="0"/>
              <w:jc w:val="center"/>
              <w:rPr>
                <w:rFonts w:ascii="Arial" w:hAnsi="Arial" w:cs="Arial"/>
                <w:sz w:val="18"/>
                <w:szCs w:val="18"/>
              </w:rPr>
            </w:pPr>
          </w:p>
        </w:tc>
      </w:tr>
      <w:tr w:rsidR="00D95C63" w:rsidRPr="00A3436C" w14:paraId="406960A9" w14:textId="77777777" w:rsidTr="002001FE">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72A922F" w14:textId="77777777" w:rsidR="00D95C63" w:rsidRPr="00A3436C" w:rsidRDefault="00D95C63" w:rsidP="002001F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736D8A8"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Mexico</w:t>
            </w:r>
          </w:p>
        </w:tc>
        <w:tc>
          <w:tcPr>
            <w:tcW w:w="673" w:type="dxa"/>
            <w:tcBorders>
              <w:top w:val="single" w:sz="4" w:space="0" w:color="auto"/>
              <w:left w:val="single" w:sz="4" w:space="0" w:color="auto"/>
              <w:bottom w:val="single" w:sz="4" w:space="0" w:color="auto"/>
              <w:right w:val="single" w:sz="4" w:space="0" w:color="auto"/>
            </w:tcBorders>
            <w:vAlign w:val="center"/>
          </w:tcPr>
          <w:p w14:paraId="0E229F18"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13E0B26"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43E89D2"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0E3A0F0A" w14:textId="77777777" w:rsidR="00D95C63" w:rsidRPr="00A3436C" w:rsidRDefault="00D95C63" w:rsidP="002001FE">
            <w:pPr>
              <w:spacing w:after="0"/>
              <w:jc w:val="center"/>
              <w:rPr>
                <w:rFonts w:ascii="Arial" w:hAnsi="Arial" w:cs="Arial"/>
                <w:sz w:val="18"/>
                <w:szCs w:val="18"/>
              </w:rPr>
            </w:pPr>
          </w:p>
        </w:tc>
        <w:tc>
          <w:tcPr>
            <w:tcW w:w="2486"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645FACA0" w14:textId="77777777" w:rsidR="00D95C63" w:rsidRPr="00A3436C" w:rsidRDefault="00D95C63" w:rsidP="002001FE">
            <w:pPr>
              <w:spacing w:after="0"/>
              <w:jc w:val="center"/>
              <w:rPr>
                <w:rFonts w:ascii="Arial" w:hAnsi="Arial" w:cs="Arial"/>
                <w:sz w:val="18"/>
                <w:szCs w:val="18"/>
              </w:rPr>
            </w:pPr>
            <w:r w:rsidRPr="00A3436C">
              <w:rPr>
                <w:rFonts w:ascii="Arial" w:hAnsi="Arial" w:cs="Arial"/>
                <w:sz w:val="18"/>
                <w:szCs w:val="18"/>
              </w:rPr>
              <w:t xml:space="preserve">U </w:t>
            </w: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456E6698" w14:textId="77777777" w:rsidR="00D95C63" w:rsidRPr="00A3436C" w:rsidRDefault="00D95C63" w:rsidP="002001FE">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62A159" w14:textId="77777777" w:rsidR="00D95C63" w:rsidRPr="00A3436C" w:rsidRDefault="00D95C63" w:rsidP="002001FE">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5DD49BC9" w14:textId="77777777" w:rsidR="00D95C63" w:rsidRPr="00A3436C" w:rsidRDefault="00D95C63" w:rsidP="002001FE">
            <w:pPr>
              <w:spacing w:after="0"/>
              <w:jc w:val="center"/>
              <w:rPr>
                <w:rFonts w:ascii="Arial" w:hAnsi="Arial" w:cs="Arial"/>
                <w:sz w:val="18"/>
                <w:szCs w:val="18"/>
              </w:rPr>
            </w:pPr>
          </w:p>
        </w:tc>
      </w:tr>
      <w:tr w:rsidR="00D95C63" w:rsidRPr="00A3436C" w14:paraId="647BB4DD" w14:textId="77777777" w:rsidTr="002001FE">
        <w:trPr>
          <w:trHeight w:val="262"/>
        </w:trPr>
        <w:tc>
          <w:tcPr>
            <w:tcW w:w="8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AE09CA" w14:textId="77777777" w:rsidR="00D95C63" w:rsidRPr="00A3436C" w:rsidRDefault="00D95C63" w:rsidP="002001FE">
            <w:pPr>
              <w:spacing w:after="0"/>
              <w:ind w:left="113" w:right="113"/>
              <w:jc w:val="center"/>
              <w:rPr>
                <w:rFonts w:ascii="Arial" w:hAnsi="Arial" w:cs="Arial"/>
                <w:b/>
                <w:sz w:val="18"/>
                <w:szCs w:val="18"/>
              </w:rPr>
            </w:pPr>
            <w:r w:rsidRPr="00A3436C">
              <w:rPr>
                <w:rFonts w:ascii="Arial" w:hAnsi="Arial" w:cs="Arial"/>
                <w:b/>
                <w:sz w:val="18"/>
                <w:szCs w:val="18"/>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0BA4E6C"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China</w:t>
            </w:r>
          </w:p>
        </w:tc>
        <w:tc>
          <w:tcPr>
            <w:tcW w:w="673" w:type="dxa"/>
            <w:tcBorders>
              <w:top w:val="single" w:sz="4" w:space="0" w:color="auto"/>
              <w:left w:val="single" w:sz="4" w:space="0" w:color="auto"/>
              <w:bottom w:val="single" w:sz="4" w:space="0" w:color="auto"/>
              <w:right w:val="single" w:sz="4" w:space="0" w:color="auto"/>
            </w:tcBorders>
            <w:vAlign w:val="center"/>
          </w:tcPr>
          <w:p w14:paraId="265F3604"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DA7F472"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F598DB6"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499E3FDB" w14:textId="77777777" w:rsidR="00D95C63" w:rsidRPr="00A3436C" w:rsidRDefault="00D95C63" w:rsidP="002001FE">
            <w:pPr>
              <w:spacing w:after="0"/>
              <w:jc w:val="center"/>
              <w:rPr>
                <w:rFonts w:ascii="Arial" w:hAnsi="Arial" w:cs="Arial"/>
                <w:sz w:val="18"/>
                <w:szCs w:val="18"/>
              </w:rPr>
            </w:pPr>
          </w:p>
        </w:tc>
        <w:tc>
          <w:tcPr>
            <w:tcW w:w="4092"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048C00" w14:textId="77777777" w:rsidR="00D95C63" w:rsidRPr="00A3436C" w:rsidRDefault="00D95C63" w:rsidP="002001FE">
            <w:pPr>
              <w:spacing w:after="0"/>
              <w:jc w:val="center"/>
              <w:rPr>
                <w:rFonts w:ascii="Arial" w:hAnsi="Arial" w:cs="Arial"/>
                <w:sz w:val="18"/>
                <w:szCs w:val="18"/>
              </w:rPr>
            </w:pPr>
            <w:r>
              <w:rPr>
                <w:rFonts w:ascii="Arial" w:hAnsi="Arial" w:cs="Arial"/>
                <w:sz w:val="18"/>
                <w:szCs w:val="18"/>
              </w:rPr>
              <w:t>L</w:t>
            </w:r>
          </w:p>
        </w:tc>
      </w:tr>
      <w:tr w:rsidR="00D95C63" w:rsidRPr="00A3436C" w14:paraId="70D16479" w14:textId="77777777" w:rsidTr="002001FE">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6C75" w14:textId="77777777" w:rsidR="00D95C63" w:rsidRPr="00A3436C" w:rsidRDefault="00D95C63" w:rsidP="002001F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50BAD1A"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Japan</w:t>
            </w:r>
          </w:p>
        </w:tc>
        <w:tc>
          <w:tcPr>
            <w:tcW w:w="673" w:type="dxa"/>
            <w:tcBorders>
              <w:top w:val="single" w:sz="4" w:space="0" w:color="auto"/>
              <w:left w:val="single" w:sz="4" w:space="0" w:color="auto"/>
              <w:bottom w:val="single" w:sz="4" w:space="0" w:color="auto"/>
              <w:right w:val="single" w:sz="4" w:space="0" w:color="auto"/>
            </w:tcBorders>
            <w:vAlign w:val="center"/>
          </w:tcPr>
          <w:p w14:paraId="3BFCAE2A"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7B2546D"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F5DCB44"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0C4BB83D" w14:textId="77777777" w:rsidR="00D95C63" w:rsidRPr="00A3436C" w:rsidRDefault="00D95C63" w:rsidP="002001FE">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4FE7A90B" w14:textId="77777777" w:rsidR="00D95C63" w:rsidRPr="00A3436C" w:rsidRDefault="00D95C63" w:rsidP="002001FE">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single" w:sz="4" w:space="0" w:color="auto"/>
              <w:right w:val="single" w:sz="4" w:space="0" w:color="auto"/>
            </w:tcBorders>
            <w:vAlign w:val="center"/>
          </w:tcPr>
          <w:p w14:paraId="054CDD45" w14:textId="77777777" w:rsidR="00D95C63" w:rsidRPr="00A3436C" w:rsidRDefault="00D95C63" w:rsidP="002001FE">
            <w:pPr>
              <w:spacing w:after="0"/>
              <w:jc w:val="center"/>
              <w:rPr>
                <w:rFonts w:ascii="Arial" w:hAnsi="Arial" w:cs="Arial"/>
                <w:sz w:val="18"/>
                <w:szCs w:val="18"/>
              </w:rPr>
            </w:pPr>
          </w:p>
        </w:tc>
      </w:tr>
      <w:tr w:rsidR="00D95C63" w:rsidRPr="00A3436C" w14:paraId="68322AFD" w14:textId="77777777" w:rsidTr="002001FE">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86FF1" w14:textId="77777777" w:rsidR="00D95C63" w:rsidRPr="00A3436C" w:rsidRDefault="00D95C63" w:rsidP="002001F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ABB3F4D"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Korea</w:t>
            </w:r>
          </w:p>
        </w:tc>
        <w:tc>
          <w:tcPr>
            <w:tcW w:w="673" w:type="dxa"/>
            <w:tcBorders>
              <w:top w:val="single" w:sz="4" w:space="0" w:color="auto"/>
              <w:left w:val="single" w:sz="4" w:space="0" w:color="auto"/>
              <w:bottom w:val="single" w:sz="4" w:space="0" w:color="auto"/>
              <w:right w:val="single" w:sz="4" w:space="0" w:color="auto"/>
            </w:tcBorders>
            <w:vAlign w:val="center"/>
          </w:tcPr>
          <w:p w14:paraId="5C784324"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CB49193"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641718C"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17ADC3BB" w14:textId="77777777" w:rsidR="00D95C63" w:rsidRPr="00A3436C" w:rsidRDefault="00D95C63" w:rsidP="002001FE">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03A956F" w14:textId="77777777" w:rsidR="00D95C63" w:rsidRPr="00A3436C" w:rsidRDefault="00D95C63" w:rsidP="002001FE">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single" w:sz="4" w:space="0" w:color="auto"/>
              <w:right w:val="single" w:sz="4" w:space="0" w:color="auto"/>
            </w:tcBorders>
            <w:vAlign w:val="center"/>
          </w:tcPr>
          <w:p w14:paraId="62837526" w14:textId="77777777" w:rsidR="00D95C63" w:rsidRPr="00A3436C" w:rsidRDefault="00D95C63" w:rsidP="002001FE">
            <w:pPr>
              <w:spacing w:after="0"/>
              <w:jc w:val="center"/>
              <w:rPr>
                <w:rFonts w:ascii="Arial" w:hAnsi="Arial" w:cs="Arial"/>
                <w:sz w:val="18"/>
                <w:szCs w:val="18"/>
              </w:rPr>
            </w:pPr>
          </w:p>
        </w:tc>
      </w:tr>
      <w:tr w:rsidR="00D95C63" w:rsidRPr="00A3436C" w14:paraId="539B0BF1" w14:textId="77777777" w:rsidTr="002001FE">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8219F" w14:textId="77777777" w:rsidR="00D95C63" w:rsidRPr="00A3436C" w:rsidRDefault="00D95C63" w:rsidP="002001F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81EB850"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India</w:t>
            </w:r>
          </w:p>
        </w:tc>
        <w:tc>
          <w:tcPr>
            <w:tcW w:w="673" w:type="dxa"/>
            <w:tcBorders>
              <w:top w:val="single" w:sz="4" w:space="0" w:color="auto"/>
              <w:left w:val="single" w:sz="4" w:space="0" w:color="auto"/>
              <w:bottom w:val="single" w:sz="4" w:space="0" w:color="auto"/>
              <w:right w:val="single" w:sz="4" w:space="0" w:color="auto"/>
            </w:tcBorders>
            <w:vAlign w:val="center"/>
          </w:tcPr>
          <w:p w14:paraId="0D91AFF4"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917E3C8"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48A35B8"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153B80F4" w14:textId="77777777" w:rsidR="00D95C63" w:rsidRPr="00A3436C" w:rsidRDefault="00D95C63" w:rsidP="002001FE">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26CED175"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67462D8C" w14:textId="77777777" w:rsidR="00D95C63" w:rsidRPr="00A3436C" w:rsidRDefault="00D95C63" w:rsidP="002001FE">
            <w:pPr>
              <w:spacing w:after="0"/>
              <w:jc w:val="center"/>
              <w:rPr>
                <w:rFonts w:ascii="Arial" w:hAnsi="Arial" w:cs="Arial"/>
                <w:sz w:val="18"/>
                <w:szCs w:val="18"/>
              </w:rPr>
            </w:pPr>
          </w:p>
        </w:tc>
        <w:tc>
          <w:tcPr>
            <w:tcW w:w="599" w:type="dxa"/>
            <w:tcBorders>
              <w:top w:val="single" w:sz="4" w:space="0" w:color="auto"/>
              <w:left w:val="single" w:sz="4" w:space="0" w:color="auto"/>
              <w:bottom w:val="single" w:sz="4" w:space="0" w:color="auto"/>
              <w:right w:val="single" w:sz="4" w:space="0" w:color="auto"/>
            </w:tcBorders>
            <w:shd w:val="clear" w:color="auto" w:fill="auto"/>
            <w:vAlign w:val="center"/>
          </w:tcPr>
          <w:p w14:paraId="0A4E4EF8"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shd w:val="clear" w:color="auto" w:fill="auto"/>
            <w:vAlign w:val="center"/>
          </w:tcPr>
          <w:p w14:paraId="79384446" w14:textId="77777777" w:rsidR="00D95C63" w:rsidRPr="00A3436C" w:rsidRDefault="00D95C63" w:rsidP="002001FE">
            <w:pPr>
              <w:spacing w:after="0"/>
              <w:jc w:val="center"/>
              <w:rPr>
                <w:rFonts w:ascii="Arial" w:hAnsi="Arial" w:cs="Arial"/>
                <w:sz w:val="18"/>
                <w:szCs w:val="18"/>
              </w:rPr>
            </w:pPr>
          </w:p>
        </w:tc>
        <w:tc>
          <w:tcPr>
            <w:tcW w:w="533" w:type="dxa"/>
            <w:tcBorders>
              <w:top w:val="single" w:sz="4" w:space="0" w:color="auto"/>
              <w:left w:val="single" w:sz="4" w:space="0" w:color="auto"/>
              <w:bottom w:val="single" w:sz="4" w:space="0" w:color="auto"/>
              <w:right w:val="single" w:sz="4" w:space="0" w:color="auto"/>
            </w:tcBorders>
            <w:shd w:val="clear" w:color="auto" w:fill="auto"/>
            <w:vAlign w:val="center"/>
          </w:tcPr>
          <w:p w14:paraId="7EA03CDE" w14:textId="77777777" w:rsidR="00D95C63" w:rsidRPr="00A3436C" w:rsidRDefault="00D95C63" w:rsidP="002001FE">
            <w:pPr>
              <w:spacing w:after="0"/>
              <w:jc w:val="center"/>
              <w:rPr>
                <w:rFonts w:ascii="Arial" w:hAnsi="Arial" w:cs="Arial"/>
                <w:sz w:val="18"/>
                <w:szCs w:val="18"/>
              </w:rPr>
            </w:pPr>
          </w:p>
        </w:tc>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4C1233" w14:textId="77777777" w:rsidR="00D95C63" w:rsidRPr="00A3436C" w:rsidRDefault="00D95C63" w:rsidP="002001FE">
            <w:pPr>
              <w:spacing w:after="0"/>
              <w:jc w:val="center"/>
              <w:rPr>
                <w:rFonts w:ascii="Arial" w:hAnsi="Arial" w:cs="Arial"/>
                <w:sz w:val="18"/>
                <w:szCs w:val="18"/>
              </w:rPr>
            </w:pPr>
          </w:p>
        </w:tc>
        <w:tc>
          <w:tcPr>
            <w:tcW w:w="538" w:type="dxa"/>
            <w:tcBorders>
              <w:top w:val="single" w:sz="4" w:space="0" w:color="auto"/>
              <w:left w:val="single" w:sz="4" w:space="0" w:color="auto"/>
              <w:bottom w:val="single" w:sz="4" w:space="0" w:color="auto"/>
              <w:right w:val="single" w:sz="4" w:space="0" w:color="auto"/>
            </w:tcBorders>
            <w:vAlign w:val="center"/>
          </w:tcPr>
          <w:p w14:paraId="55630A9D" w14:textId="77777777" w:rsidR="00D95C63" w:rsidRPr="00A3436C" w:rsidRDefault="00D95C63" w:rsidP="002001FE">
            <w:pPr>
              <w:spacing w:after="0"/>
              <w:jc w:val="center"/>
              <w:rPr>
                <w:rFonts w:ascii="Arial" w:hAnsi="Arial" w:cs="Arial"/>
                <w:sz w:val="18"/>
                <w:szCs w:val="18"/>
              </w:rPr>
            </w:pPr>
          </w:p>
        </w:tc>
      </w:tr>
      <w:tr w:rsidR="00D95C63" w:rsidRPr="00A3436C" w14:paraId="17DF811E" w14:textId="77777777" w:rsidTr="002001FE">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5ED65" w14:textId="77777777" w:rsidR="00D95C63" w:rsidRPr="00A3436C" w:rsidRDefault="00D95C63" w:rsidP="002001F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0113B86"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Taiwan</w:t>
            </w:r>
          </w:p>
        </w:tc>
        <w:tc>
          <w:tcPr>
            <w:tcW w:w="673" w:type="dxa"/>
            <w:tcBorders>
              <w:top w:val="single" w:sz="4" w:space="0" w:color="auto"/>
              <w:left w:val="single" w:sz="4" w:space="0" w:color="auto"/>
              <w:bottom w:val="single" w:sz="4" w:space="0" w:color="auto"/>
              <w:right w:val="single" w:sz="4" w:space="0" w:color="auto"/>
            </w:tcBorders>
            <w:vAlign w:val="center"/>
          </w:tcPr>
          <w:p w14:paraId="002532AA"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E1552F7"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31C91D9"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7A13D199" w14:textId="77777777" w:rsidR="00D95C63" w:rsidRPr="00A3436C" w:rsidRDefault="00D95C63" w:rsidP="002001FE">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655CDB62" w14:textId="77777777" w:rsidR="00D95C63" w:rsidRPr="00A3436C" w:rsidRDefault="00D95C63" w:rsidP="002001FE">
            <w:pPr>
              <w:spacing w:after="0"/>
              <w:jc w:val="center"/>
              <w:rPr>
                <w:rFonts w:ascii="Arial" w:hAnsi="Arial" w:cs="Arial"/>
                <w:sz w:val="18"/>
                <w:szCs w:val="18"/>
              </w:rPr>
            </w:pPr>
            <w:r>
              <w:rPr>
                <w:rFonts w:ascii="Arial" w:hAnsi="Arial" w:cs="Arial"/>
                <w:sz w:val="18"/>
                <w:szCs w:val="18"/>
              </w:rPr>
              <w:t>U</w:t>
            </w:r>
          </w:p>
        </w:tc>
        <w:tc>
          <w:tcPr>
            <w:tcW w:w="538" w:type="dxa"/>
            <w:tcBorders>
              <w:top w:val="single" w:sz="4" w:space="0" w:color="auto"/>
              <w:left w:val="single" w:sz="4" w:space="0" w:color="auto"/>
              <w:bottom w:val="single" w:sz="4" w:space="0" w:color="auto"/>
              <w:right w:val="single" w:sz="4" w:space="0" w:color="auto"/>
            </w:tcBorders>
            <w:vAlign w:val="center"/>
          </w:tcPr>
          <w:p w14:paraId="365938A9" w14:textId="77777777" w:rsidR="00D95C63" w:rsidRPr="00A3436C" w:rsidRDefault="00D95C63" w:rsidP="002001FE">
            <w:pPr>
              <w:spacing w:after="0"/>
              <w:jc w:val="center"/>
              <w:rPr>
                <w:rFonts w:ascii="Arial" w:hAnsi="Arial" w:cs="Arial"/>
                <w:sz w:val="18"/>
                <w:szCs w:val="18"/>
              </w:rPr>
            </w:pPr>
          </w:p>
        </w:tc>
      </w:tr>
      <w:tr w:rsidR="00D95C63" w:rsidRPr="00A3436C" w14:paraId="1A48D81E" w14:textId="77777777" w:rsidTr="002001FE">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90794" w14:textId="77777777" w:rsidR="00D95C63" w:rsidRPr="00A3436C" w:rsidRDefault="00D95C63" w:rsidP="002001F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C54B4FE"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Singapore</w:t>
            </w:r>
          </w:p>
        </w:tc>
        <w:tc>
          <w:tcPr>
            <w:tcW w:w="673" w:type="dxa"/>
            <w:tcBorders>
              <w:top w:val="single" w:sz="4" w:space="0" w:color="auto"/>
              <w:left w:val="single" w:sz="4" w:space="0" w:color="auto"/>
              <w:bottom w:val="single" w:sz="4" w:space="0" w:color="auto"/>
              <w:right w:val="single" w:sz="4" w:space="0" w:color="auto"/>
            </w:tcBorders>
            <w:vAlign w:val="center"/>
          </w:tcPr>
          <w:p w14:paraId="58B07AC5"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562B335"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681B15A"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287D8CE8" w14:textId="77777777" w:rsidR="00D95C63" w:rsidRPr="00A3436C" w:rsidRDefault="00D95C63" w:rsidP="002001FE">
            <w:pPr>
              <w:spacing w:after="0"/>
              <w:jc w:val="center"/>
              <w:rPr>
                <w:rFonts w:ascii="Arial" w:hAnsi="Arial" w:cs="Arial"/>
                <w:sz w:val="18"/>
                <w:szCs w:val="18"/>
              </w:rPr>
            </w:pPr>
          </w:p>
        </w:tc>
        <w:tc>
          <w:tcPr>
            <w:tcW w:w="3554"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393777F" w14:textId="77777777" w:rsidR="00D95C63" w:rsidRPr="00A3436C" w:rsidRDefault="00D95C63" w:rsidP="002001FE">
            <w:pPr>
              <w:spacing w:after="0"/>
              <w:jc w:val="center"/>
              <w:rPr>
                <w:rFonts w:ascii="Arial" w:hAnsi="Arial" w:cs="Arial"/>
                <w:sz w:val="18"/>
                <w:szCs w:val="18"/>
              </w:rPr>
            </w:pPr>
            <w:r w:rsidRPr="00A3436C">
              <w:rPr>
                <w:rFonts w:ascii="Arial" w:hAnsi="Arial" w:cs="Arial"/>
                <w:sz w:val="18"/>
                <w:szCs w:val="18"/>
              </w:rPr>
              <w:t xml:space="preserve">U </w:t>
            </w:r>
          </w:p>
        </w:tc>
        <w:tc>
          <w:tcPr>
            <w:tcW w:w="538" w:type="dxa"/>
            <w:tcBorders>
              <w:top w:val="single" w:sz="4" w:space="0" w:color="auto"/>
              <w:left w:val="single" w:sz="4" w:space="0" w:color="auto"/>
              <w:bottom w:val="single" w:sz="4" w:space="0" w:color="auto"/>
              <w:right w:val="single" w:sz="4" w:space="0" w:color="auto"/>
            </w:tcBorders>
            <w:vAlign w:val="center"/>
          </w:tcPr>
          <w:p w14:paraId="7B5C2D75" w14:textId="77777777" w:rsidR="00D95C63" w:rsidRPr="00A3436C" w:rsidRDefault="00D95C63" w:rsidP="002001FE">
            <w:pPr>
              <w:spacing w:after="0"/>
              <w:jc w:val="center"/>
              <w:rPr>
                <w:rFonts w:ascii="Arial" w:hAnsi="Arial" w:cs="Arial"/>
                <w:sz w:val="18"/>
                <w:szCs w:val="18"/>
              </w:rPr>
            </w:pPr>
          </w:p>
        </w:tc>
      </w:tr>
      <w:tr w:rsidR="00D95C63" w:rsidRPr="00A3436C" w14:paraId="04A7BBE0" w14:textId="77777777" w:rsidTr="002001FE">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7BF0D" w14:textId="77777777" w:rsidR="00D95C63" w:rsidRPr="00A3436C" w:rsidRDefault="00D95C63" w:rsidP="002001FE">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38952DB" w14:textId="77777777" w:rsidR="00D95C63" w:rsidRPr="00A3436C" w:rsidRDefault="00D95C63" w:rsidP="002001FE">
            <w:pPr>
              <w:spacing w:after="0"/>
              <w:jc w:val="center"/>
              <w:rPr>
                <w:rFonts w:ascii="Arial" w:hAnsi="Arial" w:cs="Arial"/>
                <w:b/>
                <w:sz w:val="18"/>
                <w:szCs w:val="18"/>
              </w:rPr>
            </w:pPr>
            <w:r w:rsidRPr="00A3436C">
              <w:rPr>
                <w:rFonts w:ascii="Arial" w:hAnsi="Arial" w:cs="Arial"/>
                <w:b/>
                <w:sz w:val="18"/>
                <w:szCs w:val="18"/>
              </w:rPr>
              <w:t>Australia</w:t>
            </w:r>
          </w:p>
        </w:tc>
        <w:tc>
          <w:tcPr>
            <w:tcW w:w="673" w:type="dxa"/>
            <w:tcBorders>
              <w:top w:val="single" w:sz="4" w:space="0" w:color="auto"/>
              <w:left w:val="single" w:sz="4" w:space="0" w:color="auto"/>
              <w:bottom w:val="single" w:sz="4" w:space="0" w:color="auto"/>
              <w:right w:val="single" w:sz="4" w:space="0" w:color="auto"/>
            </w:tcBorders>
            <w:vAlign w:val="center"/>
          </w:tcPr>
          <w:p w14:paraId="163C5C39"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4AAC72F" w14:textId="77777777" w:rsidR="00D95C63" w:rsidRPr="00A3436C" w:rsidRDefault="00D95C63" w:rsidP="002001FE">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6A80CB2" w14:textId="77777777" w:rsidR="00D95C63" w:rsidRPr="00A3436C" w:rsidRDefault="00D95C63" w:rsidP="002001FE">
            <w:pPr>
              <w:spacing w:after="0"/>
              <w:jc w:val="center"/>
              <w:rPr>
                <w:rFonts w:ascii="Arial" w:hAnsi="Arial" w:cs="Arial"/>
                <w:sz w:val="18"/>
                <w:szCs w:val="18"/>
              </w:rPr>
            </w:pPr>
          </w:p>
        </w:tc>
        <w:tc>
          <w:tcPr>
            <w:tcW w:w="644" w:type="dxa"/>
            <w:tcBorders>
              <w:top w:val="single" w:sz="4" w:space="0" w:color="auto"/>
              <w:left w:val="single" w:sz="4" w:space="0" w:color="auto"/>
              <w:bottom w:val="single" w:sz="4" w:space="0" w:color="auto"/>
              <w:right w:val="single" w:sz="4" w:space="0" w:color="auto"/>
            </w:tcBorders>
            <w:vAlign w:val="center"/>
          </w:tcPr>
          <w:p w14:paraId="37FBF277" w14:textId="77777777" w:rsidR="00D95C63" w:rsidRPr="00A3436C" w:rsidRDefault="00D95C63" w:rsidP="002001FE">
            <w:pPr>
              <w:spacing w:after="0"/>
              <w:jc w:val="center"/>
              <w:rPr>
                <w:rFonts w:ascii="Arial" w:hAnsi="Arial" w:cs="Arial"/>
                <w:sz w:val="18"/>
                <w:szCs w:val="18"/>
              </w:rPr>
            </w:pPr>
          </w:p>
        </w:tc>
        <w:tc>
          <w:tcPr>
            <w:tcW w:w="4092"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579184FD" w14:textId="77777777" w:rsidR="00D95C63" w:rsidRPr="00A3436C" w:rsidRDefault="00D95C63" w:rsidP="002001FE">
            <w:pPr>
              <w:spacing w:after="0"/>
              <w:jc w:val="center"/>
              <w:rPr>
                <w:rFonts w:ascii="Arial" w:hAnsi="Arial" w:cs="Arial"/>
                <w:sz w:val="18"/>
                <w:szCs w:val="18"/>
              </w:rPr>
            </w:pPr>
            <w:r w:rsidRPr="00A3436C">
              <w:rPr>
                <w:rFonts w:ascii="Arial" w:hAnsi="Arial" w:cs="Arial"/>
                <w:sz w:val="18"/>
                <w:szCs w:val="18"/>
              </w:rPr>
              <w:t xml:space="preserve">U </w:t>
            </w:r>
          </w:p>
        </w:tc>
      </w:tr>
    </w:tbl>
    <w:p w14:paraId="31DF2B4F" w14:textId="77777777" w:rsidR="00D95C63" w:rsidRDefault="00D95C63" w:rsidP="00D95C63"/>
    <w:p w14:paraId="6A20AE9D" w14:textId="77777777" w:rsidR="00D95C63" w:rsidRDefault="00D95C63" w:rsidP="00826E3B"/>
    <w:p w14:paraId="70D0A820" w14:textId="5B4742FF" w:rsidR="000D2AB6" w:rsidRDefault="00F63841" w:rsidP="00D95C63">
      <w:r>
        <w:t>Based on the feedback from different companies expressed during the RAN4#97 meeting</w:t>
      </w:r>
      <w:r w:rsidR="00E808AA">
        <w:t xml:space="preserve"> and </w:t>
      </w:r>
      <w:r w:rsidR="00D95C63">
        <w:t xml:space="preserve">the </w:t>
      </w:r>
      <w:r w:rsidR="00E808AA">
        <w:t>RAN#98 guidance</w:t>
      </w:r>
      <w:r>
        <w:t xml:space="preserve">, </w:t>
      </w:r>
      <w:r w:rsidR="00520120">
        <w:t xml:space="preserve">RAN WG4 </w:t>
      </w:r>
      <w:r w:rsidR="00E808AA">
        <w:t>could</w:t>
      </w:r>
      <w:r w:rsidR="00520120">
        <w:t xml:space="preserve"> discuss and prepare updates for the 60GHz </w:t>
      </w:r>
      <w:r w:rsidR="00E808AA">
        <w:t>frequency range that</w:t>
      </w:r>
      <w:r w:rsidR="00520120">
        <w:t xml:space="preserve"> will be captured in TR 38.807 (</w:t>
      </w:r>
      <w:proofErr w:type="gramStart"/>
      <w:r w:rsidR="00520120">
        <w:t>e.g.</w:t>
      </w:r>
      <w:proofErr w:type="gramEnd"/>
      <w:r w:rsidR="00520120">
        <w:t xml:space="preserve"> through the corresponding LS sent from RAN WG4 to TSG RAN). </w:t>
      </w:r>
      <w:r w:rsidR="00D95C63">
        <w:t xml:space="preserve">The corresponding draft CR </w:t>
      </w:r>
      <w:r w:rsidR="00D95C63">
        <w:fldChar w:fldCharType="begin"/>
      </w:r>
      <w:r w:rsidR="00D95C63">
        <w:instrText xml:space="preserve"> REF _Ref61611293 \r \h </w:instrText>
      </w:r>
      <w:r w:rsidR="00D95C63">
        <w:fldChar w:fldCharType="separate"/>
      </w:r>
      <w:r w:rsidR="00D95C63">
        <w:t>[6]</w:t>
      </w:r>
      <w:r w:rsidR="00D95C63">
        <w:fldChar w:fldCharType="end"/>
      </w:r>
      <w:r w:rsidR="00476639">
        <w:t>, which is</w:t>
      </w:r>
      <w:r w:rsidR="00D95C63">
        <w:t xml:space="preserve"> submitted to the RAN#98e meeting</w:t>
      </w:r>
      <w:r w:rsidR="00476639">
        <w:t>,</w:t>
      </w:r>
      <w:r w:rsidR="00D95C63">
        <w:t xml:space="preserve"> contains some general updates as well as more specific technical to the ITU region 1 based on the latest EC/CEPT agreements.</w:t>
      </w:r>
      <w:r>
        <w:t xml:space="preserve">  </w:t>
      </w:r>
    </w:p>
    <w:p w14:paraId="2B7F81B7" w14:textId="1C41592D" w:rsidR="007059D9" w:rsidRPr="00BE2A72" w:rsidRDefault="000D2C4B" w:rsidP="007108AE">
      <w:pPr>
        <w:pStyle w:val="Proposal"/>
      </w:pPr>
      <w:bookmarkStart w:id="1" w:name="_Toc47614969"/>
      <w:bookmarkStart w:id="2" w:name="_Toc47629682"/>
      <w:bookmarkStart w:id="3" w:name="_Toc54022173"/>
      <w:bookmarkStart w:id="4" w:name="_Toc54105959"/>
      <w:bookmarkStart w:id="5" w:name="_Toc57301363"/>
      <w:bookmarkStart w:id="6" w:name="_Toc57301526"/>
      <w:bookmarkStart w:id="7" w:name="_Toc57301543"/>
      <w:bookmarkStart w:id="8" w:name="_Toc61611112"/>
      <w:bookmarkStart w:id="9" w:name="_Toc61611133"/>
      <w:r>
        <w:t>Proposal:</w:t>
      </w:r>
      <w:r>
        <w:tab/>
      </w:r>
      <w:r w:rsidR="007108AE">
        <w:t>Agree the content of the latest regulatory updates for the 52-71GHz frequency range and endorse the TR 38.807 CR to the RAN#99 meeting</w:t>
      </w:r>
      <w:r>
        <w:t>.</w:t>
      </w:r>
      <w:bookmarkEnd w:id="1"/>
      <w:bookmarkEnd w:id="2"/>
      <w:bookmarkEnd w:id="3"/>
      <w:bookmarkEnd w:id="4"/>
      <w:bookmarkEnd w:id="5"/>
      <w:bookmarkEnd w:id="6"/>
      <w:bookmarkEnd w:id="7"/>
      <w:bookmarkEnd w:id="8"/>
      <w:bookmarkEnd w:id="9"/>
    </w:p>
    <w:p w14:paraId="34C99636" w14:textId="77777777" w:rsidR="008E7986" w:rsidRDefault="008E7986" w:rsidP="008E7986">
      <w:pPr>
        <w:pStyle w:val="Heading1"/>
      </w:pPr>
      <w:r>
        <w:t>3</w:t>
      </w:r>
      <w:r>
        <w:tab/>
        <w:t>Conclusions</w:t>
      </w:r>
    </w:p>
    <w:p w14:paraId="6F3027FC" w14:textId="733B65CE" w:rsidR="00BA300B" w:rsidRDefault="00026BD3" w:rsidP="00E72324">
      <w:r>
        <w:t>3GPP RAN has completed s</w:t>
      </w:r>
      <w:r w:rsidRPr="00026BD3">
        <w:t xml:space="preserve">tudy on requirements for NR beyond 52.6 GHz </w:t>
      </w:r>
      <w:r>
        <w:t>in December 2019, whereupon the latest regulatory status for frequency ranges from 52.6GHz up to 114.25GHz was captured in TR 38.807. Since then</w:t>
      </w:r>
      <w:r w:rsidR="005C1C37">
        <w:t>,</w:t>
      </w:r>
      <w:r>
        <w:t xml:space="preserve"> more regulatory decisions were made</w:t>
      </w:r>
      <w:r w:rsidR="005C1C37">
        <w:t xml:space="preserve"> and </w:t>
      </w:r>
      <w:r>
        <w:t xml:space="preserve">it would be preferable to capture </w:t>
      </w:r>
      <w:r w:rsidR="00476639">
        <w:t xml:space="preserve">them </w:t>
      </w:r>
      <w:r>
        <w:t xml:space="preserve">to facilitate further 3GPP discussions on bands and band plan. </w:t>
      </w:r>
      <w:r w:rsidR="00476639">
        <w:t xml:space="preserve">The corresponding changes are presented in the draft CR </w:t>
      </w:r>
      <w:r w:rsidR="00476639">
        <w:fldChar w:fldCharType="begin"/>
      </w:r>
      <w:r w:rsidR="00476639">
        <w:instrText xml:space="preserve"> REF _Ref61611293 \r \h </w:instrText>
      </w:r>
      <w:r w:rsidR="00476639">
        <w:fldChar w:fldCharType="separate"/>
      </w:r>
      <w:r w:rsidR="00476639">
        <w:t>[6]</w:t>
      </w:r>
      <w:r w:rsidR="00476639">
        <w:fldChar w:fldCharType="end"/>
      </w:r>
      <w:r w:rsidR="00476639">
        <w:t>.</w:t>
      </w:r>
      <w:r w:rsidR="000F42F7">
        <w:tab/>
      </w:r>
    </w:p>
    <w:p w14:paraId="627158CD" w14:textId="77777777" w:rsidR="007108AE" w:rsidRDefault="00357075">
      <w:pPr>
        <w:pStyle w:val="TOC1"/>
        <w:rPr>
          <w:rFonts w:asciiTheme="minorHAnsi" w:eastAsiaTheme="minorEastAsia" w:hAnsiTheme="minorHAnsi" w:cstheme="minorBidi"/>
          <w:b w:val="0"/>
          <w:bCs w:val="0"/>
          <w:noProof/>
          <w:sz w:val="24"/>
          <w:szCs w:val="24"/>
          <w:lang w:val="en-DE" w:eastAsia="ko-KR"/>
        </w:rPr>
      </w:pPr>
      <w:r>
        <w:fldChar w:fldCharType="begin"/>
      </w:r>
      <w:r>
        <w:instrText xml:space="preserve"> TOC \n \t "Proposal,1" </w:instrText>
      </w:r>
      <w:r>
        <w:fldChar w:fldCharType="separate"/>
      </w:r>
      <w:r w:rsidR="007108AE">
        <w:rPr>
          <w:noProof/>
        </w:rPr>
        <w:t>Proposal:</w:t>
      </w:r>
      <w:r w:rsidR="007108AE">
        <w:rPr>
          <w:rFonts w:asciiTheme="minorHAnsi" w:eastAsiaTheme="minorEastAsia" w:hAnsiTheme="minorHAnsi" w:cstheme="minorBidi"/>
          <w:b w:val="0"/>
          <w:bCs w:val="0"/>
          <w:noProof/>
          <w:sz w:val="24"/>
          <w:szCs w:val="24"/>
          <w:lang w:val="en-DE" w:eastAsia="ko-KR"/>
        </w:rPr>
        <w:tab/>
      </w:r>
      <w:r w:rsidR="007108AE">
        <w:rPr>
          <w:noProof/>
        </w:rPr>
        <w:t>Agree the content of the latest regulatory updates for the 52-71GHz frequency range and endorse the TR 38.807 CR to the RAN#99 meeting.</w:t>
      </w:r>
    </w:p>
    <w:p w14:paraId="41BB36C8" w14:textId="31688E5C" w:rsidR="005E69AE" w:rsidRDefault="00357075" w:rsidP="00662A4B">
      <w:r>
        <w:rPr>
          <w:b/>
          <w:bCs/>
          <w:noProof/>
        </w:rPr>
        <w:fldChar w:fldCharType="end"/>
      </w:r>
    </w:p>
    <w:p w14:paraId="4D133CD8" w14:textId="4D8B9443" w:rsidR="00276EE4" w:rsidRPr="003A0483" w:rsidRDefault="005E69AE" w:rsidP="00BC4103">
      <w:pPr>
        <w:pStyle w:val="Heading1"/>
      </w:pPr>
      <w:r>
        <w:t>4</w:t>
      </w:r>
      <w:r>
        <w:tab/>
        <w:t>References</w:t>
      </w:r>
    </w:p>
    <w:p w14:paraId="10335E92" w14:textId="0145DD37" w:rsidR="00821AEF" w:rsidRDefault="00821AEF" w:rsidP="00276EE4">
      <w:pPr>
        <w:pStyle w:val="EX"/>
      </w:pPr>
      <w:bookmarkStart w:id="10" w:name="_Ref31651909"/>
      <w:bookmarkStart w:id="11" w:name="_Ref13820109"/>
      <w:r w:rsidRPr="00821AEF">
        <w:t>RP-182861</w:t>
      </w:r>
      <w:r>
        <w:t>, "</w:t>
      </w:r>
      <w:r w:rsidRPr="00821AEF">
        <w:t>Study on NR design above 52.6GHz (spectrum &amp; regulatory)</w:t>
      </w:r>
      <w:r>
        <w:t>", Intel</w:t>
      </w:r>
      <w:bookmarkEnd w:id="10"/>
    </w:p>
    <w:p w14:paraId="704449AA" w14:textId="2ED741D6" w:rsidR="00821AEF" w:rsidRDefault="00821AEF" w:rsidP="00276EE4">
      <w:pPr>
        <w:pStyle w:val="EX"/>
      </w:pPr>
      <w:bookmarkStart w:id="12" w:name="_Ref31651918"/>
      <w:r>
        <w:t>TR 38.807, "</w:t>
      </w:r>
      <w:r w:rsidRPr="00821AEF">
        <w:t>Study on requirements for NR beyond 52.6 GHz</w:t>
      </w:r>
      <w:r>
        <w:t>"</w:t>
      </w:r>
      <w:bookmarkEnd w:id="12"/>
    </w:p>
    <w:p w14:paraId="02656AEC" w14:textId="7AF261C0" w:rsidR="005E69AE" w:rsidRDefault="00BC4103" w:rsidP="00276EE4">
      <w:pPr>
        <w:pStyle w:val="EX"/>
      </w:pPr>
      <w:bookmarkStart w:id="13" w:name="_Ref31651930"/>
      <w:r w:rsidRPr="00BC4103">
        <w:t>RP-193259</w:t>
      </w:r>
      <w:r>
        <w:t>, "</w:t>
      </w:r>
      <w:r w:rsidRPr="00BC4103">
        <w:t>New SID: Study on supporting NR from 52.6GHz to 71 GHz</w:t>
      </w:r>
      <w:r>
        <w:t>", Intel</w:t>
      </w:r>
      <w:bookmarkEnd w:id="11"/>
      <w:bookmarkEnd w:id="13"/>
    </w:p>
    <w:p w14:paraId="3F9CEAC0" w14:textId="7C973DB7" w:rsidR="00A255D6" w:rsidRDefault="00A255D6" w:rsidP="00276EE4">
      <w:pPr>
        <w:pStyle w:val="EX"/>
      </w:pPr>
      <w:bookmarkStart w:id="14" w:name="_Ref57300122"/>
      <w:r w:rsidRPr="00A255D6">
        <w:t>R4-2016982</w:t>
      </w:r>
      <w:r>
        <w:t>, "</w:t>
      </w:r>
      <w:r w:rsidRPr="00A255D6">
        <w:t>Email discussion summary for [97e][141] FS_NR_52_to_71GHz_Part_2</w:t>
      </w:r>
      <w:r>
        <w:t>", Moderator (Intel)</w:t>
      </w:r>
      <w:bookmarkEnd w:id="14"/>
    </w:p>
    <w:p w14:paraId="51279469" w14:textId="132A29C1" w:rsidR="00F63841" w:rsidRDefault="00F63841" w:rsidP="00276EE4">
      <w:pPr>
        <w:pStyle w:val="EX"/>
      </w:pPr>
      <w:bookmarkStart w:id="15" w:name="_Ref57300453"/>
      <w:r w:rsidRPr="00F63841">
        <w:t>R4-2014894</w:t>
      </w:r>
      <w:r>
        <w:t>, "</w:t>
      </w:r>
      <w:r w:rsidRPr="00F63841">
        <w:t>Regulatory overview and input for the 60GHz frequency range</w:t>
      </w:r>
      <w:r>
        <w:t>", Apple Inc.</w:t>
      </w:r>
      <w:bookmarkEnd w:id="15"/>
    </w:p>
    <w:p w14:paraId="53908BC8" w14:textId="221C8281" w:rsidR="007108AE" w:rsidRPr="004D3578" w:rsidRDefault="007108AE" w:rsidP="00276EE4">
      <w:pPr>
        <w:pStyle w:val="EX"/>
      </w:pPr>
      <w:bookmarkStart w:id="16" w:name="_Ref61611293"/>
      <w:r w:rsidRPr="007108AE">
        <w:t>R4-2100521</w:t>
      </w:r>
      <w:r>
        <w:t>, "</w:t>
      </w:r>
      <w:r w:rsidRPr="007108AE">
        <w:t>Regulatory update for the 60GHz frequency range</w:t>
      </w:r>
      <w:r>
        <w:t>", Apple Inc.</w:t>
      </w:r>
      <w:bookmarkEnd w:id="16"/>
    </w:p>
    <w:bookmarkEnd w:id="0"/>
    <w:p w14:paraId="50A569BD" w14:textId="74D65BB0" w:rsidR="00BC4103" w:rsidRDefault="00BC4103" w:rsidP="00BC4103">
      <w:pPr>
        <w:pStyle w:val="EX"/>
        <w:numPr>
          <w:ilvl w:val="0"/>
          <w:numId w:val="0"/>
        </w:numPr>
        <w:ind w:left="369" w:hanging="369"/>
      </w:pPr>
    </w:p>
    <w:sectPr w:rsidR="00BC410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FE17F" w14:textId="77777777" w:rsidR="0016683A" w:rsidRDefault="0016683A">
      <w:r>
        <w:separator/>
      </w:r>
    </w:p>
  </w:endnote>
  <w:endnote w:type="continuationSeparator" w:id="0">
    <w:p w14:paraId="460DE044" w14:textId="77777777" w:rsidR="0016683A" w:rsidRDefault="00166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630E54" w14:textId="77777777" w:rsidR="0016683A" w:rsidRDefault="0016683A">
      <w:r>
        <w:separator/>
      </w:r>
    </w:p>
  </w:footnote>
  <w:footnote w:type="continuationSeparator" w:id="0">
    <w:p w14:paraId="6A51028B" w14:textId="77777777" w:rsidR="0016683A" w:rsidRDefault="00166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44"/>
    <w:rsid w:val="00012A37"/>
    <w:rsid w:val="00026BD3"/>
    <w:rsid w:val="00033397"/>
    <w:rsid w:val="00040095"/>
    <w:rsid w:val="00046768"/>
    <w:rsid w:val="00051834"/>
    <w:rsid w:val="0005477E"/>
    <w:rsid w:val="00054A22"/>
    <w:rsid w:val="00062023"/>
    <w:rsid w:val="000655A6"/>
    <w:rsid w:val="00080512"/>
    <w:rsid w:val="000A365D"/>
    <w:rsid w:val="000A68F3"/>
    <w:rsid w:val="000B4E6A"/>
    <w:rsid w:val="000B7599"/>
    <w:rsid w:val="000C47C3"/>
    <w:rsid w:val="000D2AB6"/>
    <w:rsid w:val="000D2C4B"/>
    <w:rsid w:val="000D58AB"/>
    <w:rsid w:val="000F42F7"/>
    <w:rsid w:val="000F4BE8"/>
    <w:rsid w:val="000F5D71"/>
    <w:rsid w:val="00104BC6"/>
    <w:rsid w:val="00112D80"/>
    <w:rsid w:val="00114E2C"/>
    <w:rsid w:val="00133525"/>
    <w:rsid w:val="001620A7"/>
    <w:rsid w:val="00162A8A"/>
    <w:rsid w:val="0016683A"/>
    <w:rsid w:val="001A1513"/>
    <w:rsid w:val="001A4C42"/>
    <w:rsid w:val="001C21C3"/>
    <w:rsid w:val="001D02C2"/>
    <w:rsid w:val="001F0C1D"/>
    <w:rsid w:val="001F1132"/>
    <w:rsid w:val="001F168B"/>
    <w:rsid w:val="00210943"/>
    <w:rsid w:val="00211302"/>
    <w:rsid w:val="00223E60"/>
    <w:rsid w:val="002347A2"/>
    <w:rsid w:val="00247926"/>
    <w:rsid w:val="002615B2"/>
    <w:rsid w:val="00261DE3"/>
    <w:rsid w:val="002675F0"/>
    <w:rsid w:val="00276EE4"/>
    <w:rsid w:val="002B1C5D"/>
    <w:rsid w:val="002B2D3F"/>
    <w:rsid w:val="002B6339"/>
    <w:rsid w:val="002C4274"/>
    <w:rsid w:val="002E00EE"/>
    <w:rsid w:val="00301868"/>
    <w:rsid w:val="003172DC"/>
    <w:rsid w:val="003378AE"/>
    <w:rsid w:val="0034052F"/>
    <w:rsid w:val="0034273B"/>
    <w:rsid w:val="0034735C"/>
    <w:rsid w:val="0035462D"/>
    <w:rsid w:val="00357075"/>
    <w:rsid w:val="003650C3"/>
    <w:rsid w:val="00371558"/>
    <w:rsid w:val="003765B8"/>
    <w:rsid w:val="003A0483"/>
    <w:rsid w:val="003B4652"/>
    <w:rsid w:val="003C3971"/>
    <w:rsid w:val="003C4D69"/>
    <w:rsid w:val="003D4522"/>
    <w:rsid w:val="003E2C78"/>
    <w:rsid w:val="003E7753"/>
    <w:rsid w:val="003F07E3"/>
    <w:rsid w:val="003F6793"/>
    <w:rsid w:val="00412687"/>
    <w:rsid w:val="00423334"/>
    <w:rsid w:val="0042668D"/>
    <w:rsid w:val="004345EC"/>
    <w:rsid w:val="00443B1F"/>
    <w:rsid w:val="00445952"/>
    <w:rsid w:val="00476639"/>
    <w:rsid w:val="004826A9"/>
    <w:rsid w:val="004837BD"/>
    <w:rsid w:val="004A6B02"/>
    <w:rsid w:val="004B0ECB"/>
    <w:rsid w:val="004C1601"/>
    <w:rsid w:val="004D3578"/>
    <w:rsid w:val="004E213A"/>
    <w:rsid w:val="004E3C97"/>
    <w:rsid w:val="004F0988"/>
    <w:rsid w:val="004F3340"/>
    <w:rsid w:val="004F3E3D"/>
    <w:rsid w:val="004F46DD"/>
    <w:rsid w:val="00520120"/>
    <w:rsid w:val="005204B4"/>
    <w:rsid w:val="0053388B"/>
    <w:rsid w:val="00535773"/>
    <w:rsid w:val="00543E6C"/>
    <w:rsid w:val="00555534"/>
    <w:rsid w:val="00565087"/>
    <w:rsid w:val="0057261C"/>
    <w:rsid w:val="00572E14"/>
    <w:rsid w:val="005930E6"/>
    <w:rsid w:val="005973BE"/>
    <w:rsid w:val="005A5986"/>
    <w:rsid w:val="005B1F1B"/>
    <w:rsid w:val="005C1C37"/>
    <w:rsid w:val="005C4000"/>
    <w:rsid w:val="005D2E01"/>
    <w:rsid w:val="005D7526"/>
    <w:rsid w:val="005E69AE"/>
    <w:rsid w:val="00602AEA"/>
    <w:rsid w:val="00607E3C"/>
    <w:rsid w:val="00614FDF"/>
    <w:rsid w:val="006246A7"/>
    <w:rsid w:val="0062595A"/>
    <w:rsid w:val="0063543D"/>
    <w:rsid w:val="00647114"/>
    <w:rsid w:val="00662A4B"/>
    <w:rsid w:val="006A0145"/>
    <w:rsid w:val="006A323F"/>
    <w:rsid w:val="006B30D0"/>
    <w:rsid w:val="006C0AD3"/>
    <w:rsid w:val="006C3D95"/>
    <w:rsid w:val="006C520D"/>
    <w:rsid w:val="006C79D3"/>
    <w:rsid w:val="006E5C86"/>
    <w:rsid w:val="007059D9"/>
    <w:rsid w:val="007108AE"/>
    <w:rsid w:val="00713C44"/>
    <w:rsid w:val="00734A5B"/>
    <w:rsid w:val="0074026F"/>
    <w:rsid w:val="007429F6"/>
    <w:rsid w:val="00744E76"/>
    <w:rsid w:val="00752198"/>
    <w:rsid w:val="00753881"/>
    <w:rsid w:val="007615CA"/>
    <w:rsid w:val="00774DA4"/>
    <w:rsid w:val="00781F0F"/>
    <w:rsid w:val="007851C1"/>
    <w:rsid w:val="007B462B"/>
    <w:rsid w:val="007B600E"/>
    <w:rsid w:val="007D5A1C"/>
    <w:rsid w:val="007E6293"/>
    <w:rsid w:val="007F0F4A"/>
    <w:rsid w:val="008028A4"/>
    <w:rsid w:val="008038C2"/>
    <w:rsid w:val="00820B25"/>
    <w:rsid w:val="00820E0F"/>
    <w:rsid w:val="00821AEF"/>
    <w:rsid w:val="00826E3B"/>
    <w:rsid w:val="00830747"/>
    <w:rsid w:val="00843B15"/>
    <w:rsid w:val="008569D0"/>
    <w:rsid w:val="008768CA"/>
    <w:rsid w:val="008826B0"/>
    <w:rsid w:val="00885B3F"/>
    <w:rsid w:val="008C1634"/>
    <w:rsid w:val="008C384C"/>
    <w:rsid w:val="008E7986"/>
    <w:rsid w:val="0090271F"/>
    <w:rsid w:val="00902E23"/>
    <w:rsid w:val="009114D7"/>
    <w:rsid w:val="0091348E"/>
    <w:rsid w:val="00915D75"/>
    <w:rsid w:val="00917CCB"/>
    <w:rsid w:val="00924DAC"/>
    <w:rsid w:val="00926F97"/>
    <w:rsid w:val="009426F4"/>
    <w:rsid w:val="00942EC2"/>
    <w:rsid w:val="009C2C1B"/>
    <w:rsid w:val="009F37B7"/>
    <w:rsid w:val="009F5E43"/>
    <w:rsid w:val="00A03460"/>
    <w:rsid w:val="00A07446"/>
    <w:rsid w:val="00A10F02"/>
    <w:rsid w:val="00A164B4"/>
    <w:rsid w:val="00A255D6"/>
    <w:rsid w:val="00A26956"/>
    <w:rsid w:val="00A33E80"/>
    <w:rsid w:val="00A37271"/>
    <w:rsid w:val="00A53724"/>
    <w:rsid w:val="00A5526E"/>
    <w:rsid w:val="00A73129"/>
    <w:rsid w:val="00A82346"/>
    <w:rsid w:val="00A92BA1"/>
    <w:rsid w:val="00AC135F"/>
    <w:rsid w:val="00AC54B7"/>
    <w:rsid w:val="00AC6BC6"/>
    <w:rsid w:val="00AE3797"/>
    <w:rsid w:val="00AF36D6"/>
    <w:rsid w:val="00AF4359"/>
    <w:rsid w:val="00AF5752"/>
    <w:rsid w:val="00B06539"/>
    <w:rsid w:val="00B15449"/>
    <w:rsid w:val="00B60B51"/>
    <w:rsid w:val="00B83171"/>
    <w:rsid w:val="00B913A1"/>
    <w:rsid w:val="00B93086"/>
    <w:rsid w:val="00BA19ED"/>
    <w:rsid w:val="00BA300B"/>
    <w:rsid w:val="00BA4B8D"/>
    <w:rsid w:val="00BA59E2"/>
    <w:rsid w:val="00BC0F7D"/>
    <w:rsid w:val="00BC4103"/>
    <w:rsid w:val="00BE2A72"/>
    <w:rsid w:val="00BE3255"/>
    <w:rsid w:val="00BE3B9C"/>
    <w:rsid w:val="00BF128E"/>
    <w:rsid w:val="00C02C5C"/>
    <w:rsid w:val="00C1496A"/>
    <w:rsid w:val="00C24837"/>
    <w:rsid w:val="00C33079"/>
    <w:rsid w:val="00C45231"/>
    <w:rsid w:val="00C72833"/>
    <w:rsid w:val="00C80F1D"/>
    <w:rsid w:val="00C83BD4"/>
    <w:rsid w:val="00C93F40"/>
    <w:rsid w:val="00C95679"/>
    <w:rsid w:val="00C9693D"/>
    <w:rsid w:val="00CA3D0C"/>
    <w:rsid w:val="00CF20E3"/>
    <w:rsid w:val="00D008D3"/>
    <w:rsid w:val="00D07C26"/>
    <w:rsid w:val="00D17573"/>
    <w:rsid w:val="00D3057E"/>
    <w:rsid w:val="00D309CC"/>
    <w:rsid w:val="00D46431"/>
    <w:rsid w:val="00D56A52"/>
    <w:rsid w:val="00D57972"/>
    <w:rsid w:val="00D675A9"/>
    <w:rsid w:val="00D738D6"/>
    <w:rsid w:val="00D755EB"/>
    <w:rsid w:val="00D820C4"/>
    <w:rsid w:val="00D8640F"/>
    <w:rsid w:val="00D87E00"/>
    <w:rsid w:val="00D9134D"/>
    <w:rsid w:val="00D95C63"/>
    <w:rsid w:val="00D970EA"/>
    <w:rsid w:val="00DA7A03"/>
    <w:rsid w:val="00DB1818"/>
    <w:rsid w:val="00DC309B"/>
    <w:rsid w:val="00DC4DA2"/>
    <w:rsid w:val="00DC7727"/>
    <w:rsid w:val="00DD4C17"/>
    <w:rsid w:val="00DF2B1F"/>
    <w:rsid w:val="00DF6189"/>
    <w:rsid w:val="00DF62CD"/>
    <w:rsid w:val="00E068AE"/>
    <w:rsid w:val="00E16509"/>
    <w:rsid w:val="00E44582"/>
    <w:rsid w:val="00E52814"/>
    <w:rsid w:val="00E72324"/>
    <w:rsid w:val="00E72ABE"/>
    <w:rsid w:val="00E77645"/>
    <w:rsid w:val="00E808AA"/>
    <w:rsid w:val="00E84530"/>
    <w:rsid w:val="00EB22F4"/>
    <w:rsid w:val="00EC3517"/>
    <w:rsid w:val="00EC454E"/>
    <w:rsid w:val="00EC4A25"/>
    <w:rsid w:val="00ED2E9E"/>
    <w:rsid w:val="00EE2719"/>
    <w:rsid w:val="00EE5AA7"/>
    <w:rsid w:val="00F025A2"/>
    <w:rsid w:val="00F04712"/>
    <w:rsid w:val="00F064C8"/>
    <w:rsid w:val="00F07B00"/>
    <w:rsid w:val="00F20DA5"/>
    <w:rsid w:val="00F21311"/>
    <w:rsid w:val="00F22EC7"/>
    <w:rsid w:val="00F325C8"/>
    <w:rsid w:val="00F33616"/>
    <w:rsid w:val="00F62AEB"/>
    <w:rsid w:val="00F63841"/>
    <w:rsid w:val="00F653B8"/>
    <w:rsid w:val="00F70647"/>
    <w:rsid w:val="00FA1266"/>
    <w:rsid w:val="00FB5AFA"/>
    <w:rsid w:val="00FC1192"/>
    <w:rsid w:val="00FD1E6E"/>
    <w:rsid w:val="00FD3696"/>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uiPriority w:val="99"/>
    <w:qFormat/>
    <w:rsid w:val="00924DA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TotalTime>
  <Pages>2</Pages>
  <Words>688</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11</cp:revision>
  <cp:lastPrinted>2019-02-25T14:05:00Z</cp:lastPrinted>
  <dcterms:created xsi:type="dcterms:W3CDTF">2021-01-15T11:45:00Z</dcterms:created>
  <dcterms:modified xsi:type="dcterms:W3CDTF">2021-01-15T20:01:00Z</dcterms:modified>
  <cp:category/>
</cp:coreProperties>
</file>